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E64F5" w14:textId="1F69B5B8" w:rsidR="00892CB2" w:rsidRDefault="00892CB2" w:rsidP="00892C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S6-251021</w:t>
        </w:r>
      </w:fldSimple>
    </w:p>
    <w:p w14:paraId="1103E4EC" w14:textId="1248E28B" w:rsidR="00892CB2" w:rsidRDefault="00892CB2" w:rsidP="00892CB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</w:p>
    <w:p w14:paraId="5D71E403" w14:textId="77777777" w:rsidR="00892CB2" w:rsidRDefault="00892CB2" w:rsidP="00892CB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5451C5B" w14:textId="77777777" w:rsidR="00892CB2" w:rsidRDefault="00892CB2" w:rsidP="00892CB2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1AAB77F4" w14:textId="5F74709D" w:rsidR="006A6F9B" w:rsidRPr="006A6F9B" w:rsidRDefault="006A6F9B" w:rsidP="006A6F9B">
      <w:pPr>
        <w:spacing w:after="120"/>
        <w:ind w:left="1985" w:hanging="1985"/>
        <w:rPr>
          <w:rFonts w:ascii="Arial" w:eastAsia="SimSun" w:hAnsi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595239">
        <w:rPr>
          <w:rFonts w:ascii="Arial" w:hAnsi="Arial" w:cs="Arial"/>
          <w:b/>
          <w:bCs/>
        </w:rPr>
        <w:t>Initial a</w:t>
      </w:r>
      <w:r w:rsidRPr="006A6F9B">
        <w:rPr>
          <w:rFonts w:ascii="Arial" w:eastAsia="SimSun" w:hAnsi="Arial"/>
          <w:b/>
          <w:bCs/>
        </w:rPr>
        <w:t>nalysis of TR</w:t>
      </w:r>
      <w:r>
        <w:rPr>
          <w:rFonts w:ascii="Arial" w:eastAsia="SimSun" w:hAnsi="Arial"/>
          <w:b/>
          <w:bCs/>
        </w:rPr>
        <w:t xml:space="preserve"> </w:t>
      </w:r>
      <w:r w:rsidRPr="006A6F9B">
        <w:rPr>
          <w:rFonts w:ascii="Arial" w:eastAsia="SimSun" w:hAnsi="Arial"/>
          <w:b/>
          <w:bCs/>
        </w:rPr>
        <w:t>23</w:t>
      </w:r>
      <w:r>
        <w:rPr>
          <w:rFonts w:ascii="Arial" w:eastAsia="SimSun" w:hAnsi="Arial"/>
          <w:b/>
          <w:bCs/>
        </w:rPr>
        <w:t>.</w:t>
      </w:r>
      <w:r w:rsidRPr="006A6F9B">
        <w:rPr>
          <w:rFonts w:ascii="Arial" w:eastAsia="SimSun" w:hAnsi="Arial"/>
          <w:b/>
          <w:bCs/>
        </w:rPr>
        <w:t>784 for FS_MC</w:t>
      </w:r>
      <w:r w:rsidR="00510BAF">
        <w:rPr>
          <w:rFonts w:ascii="Arial" w:eastAsia="SimSun" w:hAnsi="Arial"/>
          <w:b/>
          <w:bCs/>
        </w:rPr>
        <w:t>DISC</w:t>
      </w:r>
      <w:r w:rsidRPr="006A6F9B">
        <w:rPr>
          <w:rFonts w:ascii="Arial" w:eastAsia="SimSun" w:hAnsi="Arial"/>
          <w:b/>
          <w:bCs/>
        </w:rPr>
        <w:t>_Ph2</w:t>
      </w:r>
    </w:p>
    <w:p w14:paraId="72F46399" w14:textId="795558AA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CB38A1">
        <w:rPr>
          <w:rFonts w:ascii="Arial" w:hAnsi="Arial" w:cs="Arial"/>
          <w:b/>
          <w:bCs/>
        </w:rPr>
        <w:t>700-37</w:t>
      </w:r>
      <w:r>
        <w:rPr>
          <w:rFonts w:ascii="Arial" w:hAnsi="Arial" w:cs="Arial"/>
          <w:b/>
          <w:bCs/>
        </w:rPr>
        <w:t xml:space="preserve"> v0.0.0</w:t>
      </w:r>
    </w:p>
    <w:p w14:paraId="249DD3B4" w14:textId="5ABD83D6" w:rsidR="006A6F9B" w:rsidRPr="00C524DD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="00CB38A1">
        <w:rPr>
          <w:rFonts w:ascii="Arial" w:hAnsi="Arial" w:cs="Arial"/>
          <w:b/>
          <w:bCs/>
        </w:rPr>
        <w:tab/>
        <w:t>9.1</w:t>
      </w:r>
    </w:p>
    <w:p w14:paraId="55CF6240" w14:textId="6D5E2D62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446183">
        <w:rPr>
          <w:rFonts w:ascii="Arial" w:hAnsi="Arial" w:cs="Arial"/>
          <w:b/>
          <w:bCs/>
        </w:rPr>
        <w:t>Discussion</w:t>
      </w:r>
    </w:p>
    <w:p w14:paraId="0FF9247E" w14:textId="77777777" w:rsidR="006A6F9B" w:rsidRPr="00510BA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0BAF">
        <w:rPr>
          <w:rFonts w:ascii="Arial" w:hAnsi="Arial" w:cs="Arial"/>
          <w:b/>
          <w:bCs/>
          <w:lang w:val="en-US"/>
        </w:rPr>
        <w:t>Contact:</w:t>
      </w:r>
      <w:r w:rsidRPr="00510BAF">
        <w:rPr>
          <w:rFonts w:ascii="Arial" w:hAnsi="Arial" w:cs="Arial"/>
          <w:b/>
          <w:bCs/>
          <w:lang w:val="en-US"/>
        </w:rPr>
        <w:tab/>
        <w:t>Jukka Vialen (</w:t>
      </w:r>
      <w:hyperlink r:id="rId7" w:history="1">
        <w:r w:rsidRPr="00510BAF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510BAF">
        <w:rPr>
          <w:rFonts w:ascii="Arial" w:hAnsi="Arial" w:cs="Arial"/>
          <w:b/>
          <w:bCs/>
          <w:lang w:val="en-US"/>
        </w:rPr>
        <w:t>)</w:t>
      </w:r>
    </w:p>
    <w:p w14:paraId="57200931" w14:textId="77777777" w:rsidR="00A45CBF" w:rsidRPr="00D26150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44DE2FDA" w14:textId="77777777" w:rsidR="00591735" w:rsidRPr="0033312C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33312C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030D7871" w14:textId="1F1A111E" w:rsidR="002C3678" w:rsidRPr="0033312C" w:rsidRDefault="00A2663B" w:rsidP="00591735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This discussion paper provides </w:t>
      </w:r>
      <w:r w:rsidR="001A2118"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an </w:t>
      </w:r>
      <w:r w:rsidR="00591735"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initial </w:t>
      </w: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analysis </w:t>
      </w:r>
      <w:r w:rsidR="005E168F" w:rsidRPr="0033312C">
        <w:rPr>
          <w:rFonts w:ascii="Arial" w:eastAsia="Calibri" w:hAnsi="Arial" w:cs="Arial"/>
          <w:iCs/>
          <w:sz w:val="22"/>
          <w:szCs w:val="22"/>
          <w:lang w:val="en-US"/>
        </w:rPr>
        <w:t>on</w:t>
      </w: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 what </w:t>
      </w:r>
      <w:r w:rsidR="00024A5F"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can be </w:t>
      </w: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>utilize</w:t>
      </w:r>
      <w:r w:rsidR="00024A5F" w:rsidRPr="0033312C">
        <w:rPr>
          <w:rFonts w:ascii="Arial" w:eastAsia="Calibri" w:hAnsi="Arial" w:cs="Arial"/>
          <w:iCs/>
          <w:sz w:val="22"/>
          <w:szCs w:val="22"/>
          <w:lang w:val="en-US"/>
        </w:rPr>
        <w:t>d from</w:t>
      </w: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 TR 23.784 (Rel-16) in the FS_MC</w:t>
      </w:r>
      <w:r w:rsidR="00510BAF" w:rsidRPr="0033312C">
        <w:rPr>
          <w:rFonts w:ascii="Arial" w:eastAsia="Calibri" w:hAnsi="Arial" w:cs="Arial"/>
          <w:iCs/>
          <w:sz w:val="22"/>
          <w:szCs w:val="22"/>
          <w:lang w:val="en-US"/>
        </w:rPr>
        <w:t>DISC</w:t>
      </w: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>_Ph2</w:t>
      </w:r>
      <w:r w:rsidR="001A2118"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 Rel-20 study</w:t>
      </w:r>
      <w:r w:rsidR="00CB38A1"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 (TR 23.700-37)</w:t>
      </w:r>
      <w:r w:rsidR="001A2118" w:rsidRPr="0033312C">
        <w:rPr>
          <w:rFonts w:ascii="Arial" w:eastAsia="Calibri" w:hAnsi="Arial" w:cs="Arial"/>
          <w:iCs/>
          <w:sz w:val="22"/>
          <w:szCs w:val="22"/>
          <w:lang w:val="en-US"/>
        </w:rPr>
        <w:t>.</w:t>
      </w:r>
    </w:p>
    <w:p w14:paraId="4D766B92" w14:textId="2F280B78" w:rsidR="00D75B10" w:rsidRPr="0033312C" w:rsidRDefault="00B20BE2" w:rsidP="00591735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The current version of this DP </w:t>
      </w:r>
      <w:r w:rsidR="005E168F"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includes </w:t>
      </w: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>Scenarios and Key Issues</w:t>
      </w:r>
      <w:r w:rsidR="00D75B10" w:rsidRPr="0033312C">
        <w:rPr>
          <w:rFonts w:ascii="Arial" w:eastAsia="Calibri" w:hAnsi="Arial" w:cs="Arial"/>
          <w:iCs/>
          <w:sz w:val="22"/>
          <w:szCs w:val="22"/>
          <w:lang w:val="en-US"/>
        </w:rPr>
        <w:t>.</w:t>
      </w: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 </w:t>
      </w:r>
    </w:p>
    <w:p w14:paraId="21406391" w14:textId="4A4D2B1A" w:rsidR="00B20BE2" w:rsidRPr="0033312C" w:rsidRDefault="00B20BE2" w:rsidP="00591735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Solutions </w:t>
      </w:r>
      <w:r w:rsidR="00D75B10"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shall be </w:t>
      </w:r>
      <w:r w:rsidRPr="0033312C">
        <w:rPr>
          <w:rFonts w:ascii="Arial" w:eastAsia="Calibri" w:hAnsi="Arial" w:cs="Arial"/>
          <w:iCs/>
          <w:sz w:val="22"/>
          <w:szCs w:val="22"/>
          <w:lang w:val="en-US"/>
        </w:rPr>
        <w:t>included</w:t>
      </w:r>
      <w:r w:rsidR="00D75B10" w:rsidRPr="0033312C">
        <w:rPr>
          <w:rFonts w:ascii="Arial" w:eastAsia="Calibri" w:hAnsi="Arial" w:cs="Arial"/>
          <w:iCs/>
          <w:sz w:val="22"/>
          <w:szCs w:val="22"/>
          <w:lang w:val="en-US"/>
        </w:rPr>
        <w:t xml:space="preserve"> in the next (final) version.</w:t>
      </w:r>
    </w:p>
    <w:p w14:paraId="4086C0C9" w14:textId="0C9EA3F5" w:rsidR="00A2663B" w:rsidRPr="0033312C" w:rsidRDefault="00A2663B" w:rsidP="002C3678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val="en-US"/>
        </w:rPr>
      </w:pPr>
    </w:p>
    <w:p w14:paraId="7654B61C" w14:textId="0B804E86" w:rsidR="00A2663B" w:rsidRDefault="004F53C1" w:rsidP="004F53C1">
      <w:pPr>
        <w:pStyle w:val="Heading1"/>
        <w:numPr>
          <w:ilvl w:val="0"/>
          <w:numId w:val="4"/>
        </w:numPr>
      </w:pPr>
      <w:bookmarkStart w:id="0" w:name="_Toc11678089"/>
      <w:r>
        <w:t xml:space="preserve">Scenarios (Clause </w:t>
      </w:r>
      <w:r w:rsidR="001A2118">
        <w:t>4</w:t>
      </w:r>
      <w:r>
        <w:t>)</w:t>
      </w:r>
      <w:bookmarkEnd w:id="0"/>
    </w:p>
    <w:p w14:paraId="1EFE8599" w14:textId="6EE4F6BC" w:rsidR="006448A4" w:rsidRPr="006448A4" w:rsidRDefault="001A2118" w:rsidP="006448A4">
      <w:pPr>
        <w:pStyle w:val="Heading4"/>
        <w:numPr>
          <w:ilvl w:val="1"/>
          <w:numId w:val="4"/>
        </w:numPr>
      </w:pPr>
      <w:r>
        <w:t>General</w:t>
      </w:r>
    </w:p>
    <w:p w14:paraId="25CFB68C" w14:textId="63F38FAA" w:rsidR="00D0291C" w:rsidRDefault="004F53C1" w:rsidP="006448A4">
      <w:pPr>
        <w:pStyle w:val="ListParagraph"/>
        <w:numPr>
          <w:ilvl w:val="0"/>
          <w:numId w:val="7"/>
        </w:numPr>
      </w:pPr>
      <w:r>
        <w:t xml:space="preserve">TR 23.784 </w:t>
      </w:r>
      <w:r w:rsidR="001A2118">
        <w:t>contain</w:t>
      </w:r>
      <w:r w:rsidR="00D0291C">
        <w:t>s 11 scenarios for discreet</w:t>
      </w:r>
      <w:r w:rsidR="004650A3">
        <w:t xml:space="preserve"> listening</w:t>
      </w:r>
      <w:r w:rsidR="00D0291C">
        <w:t xml:space="preserve">, grouped into </w:t>
      </w:r>
      <w:r w:rsidR="004650A3">
        <w:t>8</w:t>
      </w:r>
      <w:r w:rsidR="00D0291C">
        <w:t xml:space="preserve"> clauses.</w:t>
      </w:r>
    </w:p>
    <w:p w14:paraId="11DB6878" w14:textId="77777777" w:rsidR="005D446A" w:rsidRDefault="005D446A" w:rsidP="005D446A">
      <w:pPr>
        <w:pStyle w:val="ListParagraph"/>
        <w:ind w:left="1440"/>
      </w:pPr>
    </w:p>
    <w:p w14:paraId="65C74F25" w14:textId="21CDE907" w:rsidR="00D0291C" w:rsidRDefault="00D0291C" w:rsidP="006448A4">
      <w:pPr>
        <w:pStyle w:val="ListParagraph"/>
        <w:numPr>
          <w:ilvl w:val="0"/>
          <w:numId w:val="7"/>
        </w:numPr>
      </w:pPr>
      <w:r>
        <w:t>The grouping is based on services</w:t>
      </w:r>
      <w:r w:rsidR="004650A3">
        <w:t xml:space="preserve"> </w:t>
      </w:r>
      <w:r w:rsidR="00591735">
        <w:t xml:space="preserve">complemented </w:t>
      </w:r>
      <w:r w:rsidR="005D446A">
        <w:t xml:space="preserve">with </w:t>
      </w:r>
      <w:r>
        <w:t>one clause focusing in regulatory constraints and security policies</w:t>
      </w:r>
    </w:p>
    <w:p w14:paraId="315131BE" w14:textId="77777777" w:rsidR="00D0291C" w:rsidRDefault="00D0291C" w:rsidP="00D0291C">
      <w:pPr>
        <w:pStyle w:val="ListParagraph"/>
        <w:ind w:left="1440"/>
      </w:pPr>
    </w:p>
    <w:p w14:paraId="1E179E8B" w14:textId="1812E63F" w:rsidR="00D0291C" w:rsidRDefault="00D0291C" w:rsidP="006448A4">
      <w:pPr>
        <w:pStyle w:val="ListParagraph"/>
        <w:numPr>
          <w:ilvl w:val="0"/>
          <w:numId w:val="7"/>
        </w:numPr>
      </w:pPr>
      <w:r>
        <w:t xml:space="preserve">All scenarios in TR 23.784 are still valid, but some changes </w:t>
      </w:r>
      <w:r w:rsidR="00CC0D35">
        <w:t xml:space="preserve">and regrouping </w:t>
      </w:r>
      <w:r>
        <w:t>should be done before importing them into the new Rel-20 TR:</w:t>
      </w:r>
    </w:p>
    <w:p w14:paraId="0B2A026E" w14:textId="77777777" w:rsidR="00D0291C" w:rsidRDefault="00D0291C" w:rsidP="00D0291C">
      <w:pPr>
        <w:pStyle w:val="ListParagraph"/>
      </w:pPr>
    </w:p>
    <w:p w14:paraId="265C85E7" w14:textId="0CAFD29B" w:rsidR="00D0291C" w:rsidRDefault="00D0291C" w:rsidP="00D0291C">
      <w:pPr>
        <w:pStyle w:val="ListParagraph"/>
        <w:numPr>
          <w:ilvl w:val="1"/>
          <w:numId w:val="7"/>
        </w:numPr>
      </w:pPr>
      <w:bookmarkStart w:id="1" w:name="_Hlk192244507"/>
      <w:r>
        <w:t xml:space="preserve">All indications of solutions must be removed. </w:t>
      </w:r>
      <w:proofErr w:type="gramStart"/>
      <w:r>
        <w:t>E.g.</w:t>
      </w:r>
      <w:proofErr w:type="gramEnd"/>
      <w:r>
        <w:t xml:space="preserve"> clauses like “…the request for discreet listening is sent by MC service client A to MCData server A…”</w:t>
      </w:r>
    </w:p>
    <w:p w14:paraId="502F323D" w14:textId="77777777" w:rsidR="00AA1401" w:rsidRDefault="00AA1401" w:rsidP="00AA1401">
      <w:pPr>
        <w:pStyle w:val="ListParagraph"/>
        <w:ind w:left="2160"/>
      </w:pPr>
    </w:p>
    <w:p w14:paraId="72A75D11" w14:textId="42B9FF44" w:rsidR="004650A3" w:rsidRDefault="00AA1401" w:rsidP="00D0291C">
      <w:pPr>
        <w:pStyle w:val="ListParagraph"/>
        <w:numPr>
          <w:ilvl w:val="1"/>
          <w:numId w:val="7"/>
        </w:numPr>
      </w:pPr>
      <w:r>
        <w:t>A lot of text in the NOTEs belong to KIs and</w:t>
      </w:r>
      <w:r w:rsidR="005D446A">
        <w:t xml:space="preserve"> - </w:t>
      </w:r>
      <w:r>
        <w:t>for clarity</w:t>
      </w:r>
      <w:r w:rsidR="005D446A">
        <w:t xml:space="preserve"> -</w:t>
      </w:r>
      <w:r>
        <w:t xml:space="preserve"> should be removed from the ‘scenarios’ section.</w:t>
      </w:r>
    </w:p>
    <w:p w14:paraId="47D7203D" w14:textId="77777777" w:rsidR="004932AD" w:rsidRDefault="004932AD" w:rsidP="004932AD">
      <w:pPr>
        <w:pStyle w:val="ListParagraph"/>
        <w:ind w:left="2160"/>
      </w:pPr>
    </w:p>
    <w:p w14:paraId="1CB5A085" w14:textId="2E2F8F50" w:rsidR="00F710A0" w:rsidRDefault="00F710A0" w:rsidP="00D0291C">
      <w:pPr>
        <w:pStyle w:val="ListParagraph"/>
        <w:numPr>
          <w:ilvl w:val="1"/>
          <w:numId w:val="7"/>
        </w:numPr>
      </w:pPr>
      <w:r>
        <w:t>Instead of grouping the scenarios per user service (as done in TR 23.784) it could be more beneficial to group them into session-based and non-session-based scenarios. The reason for this is that very probably we will need different architecture and/or reference points</w:t>
      </w:r>
      <w:r w:rsidR="00C80ED5">
        <w:t>/protocols</w:t>
      </w:r>
      <w:r>
        <w:t xml:space="preserve"> (</w:t>
      </w:r>
      <w:proofErr w:type="gramStart"/>
      <w:r>
        <w:t>i.e.</w:t>
      </w:r>
      <w:proofErr w:type="gramEnd"/>
      <w:r>
        <w:t xml:space="preserve"> different KIs and solutions) for these two categories. </w:t>
      </w:r>
    </w:p>
    <w:p w14:paraId="32C6E165" w14:textId="77777777" w:rsidR="0046260C" w:rsidRDefault="0046260C" w:rsidP="0046260C">
      <w:pPr>
        <w:pStyle w:val="ListParagraph"/>
      </w:pPr>
    </w:p>
    <w:p w14:paraId="7199C27B" w14:textId="3AF0DACC" w:rsidR="0046260C" w:rsidRDefault="0046260C" w:rsidP="0046260C">
      <w:pPr>
        <w:pStyle w:val="ListParagraph"/>
        <w:numPr>
          <w:ilvl w:val="2"/>
          <w:numId w:val="7"/>
        </w:numPr>
      </w:pPr>
      <w:r>
        <w:t>In addition, scenario(s) for interconnection and migration are proposed to be grouped under separate sub-clause. In TR 23.784 these cases a ‘hidden’ by adding one sentence into each basic scenario.</w:t>
      </w:r>
    </w:p>
    <w:p w14:paraId="45069F26" w14:textId="77777777" w:rsidR="0033312C" w:rsidRDefault="0033312C" w:rsidP="0033312C">
      <w:pPr>
        <w:pStyle w:val="ListParagraph"/>
        <w:ind w:left="2880"/>
      </w:pPr>
    </w:p>
    <w:p w14:paraId="540DD7E8" w14:textId="4ED92573" w:rsidR="0046260C" w:rsidRDefault="0046260C" w:rsidP="0046260C">
      <w:pPr>
        <w:pStyle w:val="ListParagraph"/>
        <w:numPr>
          <w:ilvl w:val="2"/>
          <w:numId w:val="7"/>
        </w:numPr>
      </w:pPr>
      <w:r>
        <w:t xml:space="preserve">Separate sub-clause for regulatory constraints, as exists in TR 23.784, </w:t>
      </w:r>
      <w:r w:rsidR="00D75B10">
        <w:t>should be kept.</w:t>
      </w:r>
    </w:p>
    <w:p w14:paraId="7EDBDE7C" w14:textId="77777777" w:rsidR="00F710A0" w:rsidRDefault="00F710A0" w:rsidP="00F710A0">
      <w:pPr>
        <w:pStyle w:val="ListParagraph"/>
      </w:pPr>
    </w:p>
    <w:p w14:paraId="31C75A47" w14:textId="16F37A90" w:rsidR="00D0291C" w:rsidRDefault="00D75B10" w:rsidP="00D0291C">
      <w:pPr>
        <w:pStyle w:val="ListParagraph"/>
        <w:numPr>
          <w:ilvl w:val="1"/>
          <w:numId w:val="7"/>
        </w:numPr>
      </w:pPr>
      <w:r>
        <w:t xml:space="preserve">With the above proposals, this would lead into the </w:t>
      </w:r>
      <w:r w:rsidR="00F710A0">
        <w:t>following structure/sub-clauses:</w:t>
      </w:r>
    </w:p>
    <w:p w14:paraId="0B59525C" w14:textId="35E9C5B0" w:rsidR="00D0291C" w:rsidRDefault="00D75B10" w:rsidP="00D0291C">
      <w:pPr>
        <w:pStyle w:val="ListParagraph"/>
        <w:numPr>
          <w:ilvl w:val="2"/>
          <w:numId w:val="7"/>
        </w:numPr>
      </w:pPr>
      <w:r>
        <w:lastRenderedPageBreak/>
        <w:t xml:space="preserve">1. </w:t>
      </w:r>
      <w:r w:rsidR="00CE6F96">
        <w:t xml:space="preserve">SIP </w:t>
      </w:r>
      <w:proofErr w:type="gramStart"/>
      <w:r w:rsidR="00CE6F96">
        <w:t>s</w:t>
      </w:r>
      <w:r w:rsidR="00D0291C">
        <w:t>ession based</w:t>
      </w:r>
      <w:proofErr w:type="gramEnd"/>
      <w:r w:rsidR="00D0291C">
        <w:t xml:space="preserve"> services (private calls, group calls, one-to-one push</w:t>
      </w:r>
      <w:r w:rsidR="00CC0D35">
        <w:t>/pull</w:t>
      </w:r>
      <w:r w:rsidR="00D0291C">
        <w:t>)</w:t>
      </w:r>
      <w:r w:rsidR="00F3727D">
        <w:t xml:space="preserve"> where the media is RTP stream</w:t>
      </w:r>
    </w:p>
    <w:p w14:paraId="12C324B3" w14:textId="7AE1B516" w:rsidR="00D0291C" w:rsidRDefault="00D75B10" w:rsidP="00D0291C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2. </w:t>
      </w:r>
      <w:proofErr w:type="gramStart"/>
      <w:r w:rsidR="005D446A">
        <w:rPr>
          <w:lang w:val="en-US"/>
        </w:rPr>
        <w:t>N</w:t>
      </w:r>
      <w:r w:rsidR="00D0291C" w:rsidRPr="00D0291C">
        <w:rPr>
          <w:lang w:val="en-US"/>
        </w:rPr>
        <w:t>on-</w:t>
      </w:r>
      <w:r w:rsidR="00CE6F96">
        <w:rPr>
          <w:lang w:val="en-US"/>
        </w:rPr>
        <w:t>SIP</w:t>
      </w:r>
      <w:proofErr w:type="gramEnd"/>
      <w:r w:rsidR="00CE6F96">
        <w:rPr>
          <w:lang w:val="en-US"/>
        </w:rPr>
        <w:t>-</w:t>
      </w:r>
      <w:r w:rsidR="00D0291C" w:rsidRPr="00D0291C">
        <w:rPr>
          <w:lang w:val="en-US"/>
        </w:rPr>
        <w:t>session based services (one to</w:t>
      </w:r>
      <w:r w:rsidR="00D0291C">
        <w:rPr>
          <w:lang w:val="en-US"/>
        </w:rPr>
        <w:t xml:space="preserve"> server push/pull and one from server push/pull)</w:t>
      </w:r>
      <w:r w:rsidR="00F3727D">
        <w:rPr>
          <w:lang w:val="en-US"/>
        </w:rPr>
        <w:t xml:space="preserve"> where the media is files and/or individual messages</w:t>
      </w:r>
    </w:p>
    <w:p w14:paraId="6E6B07C4" w14:textId="2AA698AD" w:rsidR="00DC101B" w:rsidRDefault="00D75B10" w:rsidP="00D0291C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3. </w:t>
      </w:r>
      <w:r w:rsidR="00591735">
        <w:rPr>
          <w:lang w:val="en-US"/>
        </w:rPr>
        <w:t>Interconnection and m</w:t>
      </w:r>
      <w:r w:rsidR="005D446A">
        <w:rPr>
          <w:lang w:val="en-US"/>
        </w:rPr>
        <w:t xml:space="preserve">igrated users. </w:t>
      </w:r>
    </w:p>
    <w:p w14:paraId="29691C2B" w14:textId="0EB52D05" w:rsidR="00CE6F96" w:rsidRDefault="00D75B10" w:rsidP="00D0291C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4. </w:t>
      </w:r>
      <w:r w:rsidR="00CE6F96">
        <w:rPr>
          <w:lang w:val="en-US"/>
        </w:rPr>
        <w:t xml:space="preserve">Limitations due to </w:t>
      </w:r>
      <w:r w:rsidR="00CE6F96" w:rsidRPr="00CE6F96">
        <w:rPr>
          <w:lang w:val="en-US"/>
        </w:rPr>
        <w:t>regulatory constraints and operator security policies</w:t>
      </w:r>
      <w:r w:rsidR="00CE6F96">
        <w:rPr>
          <w:lang w:val="en-US"/>
        </w:rPr>
        <w:t>.</w:t>
      </w:r>
    </w:p>
    <w:bookmarkEnd w:id="1"/>
    <w:p w14:paraId="17E316F0" w14:textId="77777777" w:rsidR="004932AD" w:rsidRDefault="004932AD" w:rsidP="004932AD">
      <w:pPr>
        <w:pStyle w:val="ListParagraph"/>
        <w:ind w:left="2160"/>
        <w:rPr>
          <w:lang w:val="en-US"/>
        </w:rPr>
      </w:pPr>
    </w:p>
    <w:p w14:paraId="7E1FA3FE" w14:textId="536EF343" w:rsidR="004932AD" w:rsidRDefault="004932AD" w:rsidP="004932AD">
      <w:pPr>
        <w:pStyle w:val="ListParagraph"/>
        <w:numPr>
          <w:ilvl w:val="0"/>
          <w:numId w:val="7"/>
        </w:numPr>
        <w:rPr>
          <w:lang w:val="en-US"/>
        </w:rPr>
      </w:pPr>
      <w:bookmarkStart w:id="2" w:name="_Hlk192244636"/>
      <w:r>
        <w:rPr>
          <w:lang w:val="en-US"/>
        </w:rPr>
        <w:t xml:space="preserve">In the following clauses the existing scenarios from TR 23.784 are </w:t>
      </w:r>
      <w:r w:rsidR="006A2245">
        <w:rPr>
          <w:lang w:val="en-US"/>
        </w:rPr>
        <w:t xml:space="preserve">grouped into </w:t>
      </w:r>
      <w:r w:rsidR="00F710A0">
        <w:rPr>
          <w:lang w:val="en-US"/>
        </w:rPr>
        <w:t xml:space="preserve">these </w:t>
      </w:r>
      <w:r w:rsidR="00483144">
        <w:rPr>
          <w:lang w:val="en-US"/>
        </w:rPr>
        <w:t>4</w:t>
      </w:r>
      <w:r w:rsidR="006A2245">
        <w:rPr>
          <w:lang w:val="en-US"/>
        </w:rPr>
        <w:t xml:space="preserve"> categories as described above.</w:t>
      </w:r>
    </w:p>
    <w:bookmarkEnd w:id="2"/>
    <w:p w14:paraId="4F9753C9" w14:textId="77777777" w:rsidR="006448A4" w:rsidRDefault="006448A4" w:rsidP="006448A4">
      <w:pPr>
        <w:pStyle w:val="ListParagraph"/>
        <w:ind w:left="1440"/>
      </w:pPr>
    </w:p>
    <w:p w14:paraId="37CBB572" w14:textId="751A0C4B" w:rsidR="004F53C1" w:rsidRDefault="004932AD" w:rsidP="00213A60">
      <w:pPr>
        <w:pStyle w:val="Heading4"/>
        <w:numPr>
          <w:ilvl w:val="1"/>
          <w:numId w:val="4"/>
        </w:numPr>
      </w:pPr>
      <w:bookmarkStart w:id="3" w:name="_Hlk192244674"/>
      <w:r>
        <w:t>D</w:t>
      </w:r>
      <w:r w:rsidR="006A2245">
        <w:t>iscreet monitoring of</w:t>
      </w:r>
      <w:r>
        <w:t xml:space="preserve"> (SIP) </w:t>
      </w:r>
      <w:r w:rsidR="00CC0D35">
        <w:t>session-based</w:t>
      </w:r>
      <w:r>
        <w:t xml:space="preserve"> MC services</w:t>
      </w:r>
    </w:p>
    <w:bookmarkEnd w:id="3"/>
    <w:p w14:paraId="615BCEB9" w14:textId="77777777" w:rsidR="00974325" w:rsidRPr="006948E8" w:rsidRDefault="00974325" w:rsidP="00C30E20">
      <w:pPr>
        <w:pStyle w:val="ListParagraph"/>
        <w:numPr>
          <w:ilvl w:val="0"/>
          <w:numId w:val="6"/>
        </w:numPr>
        <w:rPr>
          <w:i/>
          <w:iCs/>
        </w:rPr>
      </w:pPr>
      <w:r w:rsidRPr="006948E8">
        <w:rPr>
          <w:i/>
          <w:iCs/>
        </w:rPr>
        <w:t>TR23.784:</w:t>
      </w:r>
    </w:p>
    <w:p w14:paraId="79525344" w14:textId="396135DA" w:rsidR="00C30E20" w:rsidRPr="00DC101B" w:rsidRDefault="00C30E20" w:rsidP="0097432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4.2.1 / Scenario 1.1: </w:t>
      </w:r>
      <w:r w:rsidR="00213A60" w:rsidRPr="00DC101B">
        <w:rPr>
          <w:i/>
          <w:iCs/>
        </w:rPr>
        <w:t xml:space="preserve">Discreet listening of </w:t>
      </w:r>
      <w:r w:rsidRPr="00DC101B">
        <w:rPr>
          <w:i/>
          <w:iCs/>
        </w:rPr>
        <w:t>MCPTT and MCVideo private calls in the same MC service server</w:t>
      </w:r>
    </w:p>
    <w:p w14:paraId="0F49C6FE" w14:textId="641B50C7" w:rsidR="00C30E20" w:rsidRPr="00DC101B" w:rsidRDefault="00C30E20" w:rsidP="0097432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4.3 / Scenario 2: </w:t>
      </w:r>
      <w:r w:rsidR="00974325" w:rsidRPr="00DC101B">
        <w:rPr>
          <w:i/>
          <w:iCs/>
        </w:rPr>
        <w:t xml:space="preserve">Discreet listening of </w:t>
      </w:r>
      <w:r w:rsidRPr="00DC101B">
        <w:rPr>
          <w:i/>
          <w:iCs/>
        </w:rPr>
        <w:t>MCPTT and MCVideo group calls</w:t>
      </w:r>
    </w:p>
    <w:p w14:paraId="4525D8CC" w14:textId="77777777" w:rsidR="00CC0D35" w:rsidRPr="00DC101B" w:rsidRDefault="00CC0D35" w:rsidP="00CC0D3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4.4.1 / Scenario 3.1 Discreet listening of </w:t>
      </w:r>
      <w:proofErr w:type="gramStart"/>
      <w:r w:rsidRPr="00DC101B">
        <w:rPr>
          <w:i/>
          <w:iCs/>
        </w:rPr>
        <w:t>one to one</w:t>
      </w:r>
      <w:proofErr w:type="gramEnd"/>
      <w:r w:rsidRPr="00DC101B">
        <w:rPr>
          <w:i/>
          <w:iCs/>
        </w:rPr>
        <w:t xml:space="preserve"> MCVideo pull</w:t>
      </w:r>
    </w:p>
    <w:p w14:paraId="06F6CD12" w14:textId="3D56CA14" w:rsidR="00CC0D35" w:rsidRPr="00DC101B" w:rsidRDefault="00CC0D35" w:rsidP="00CC0D3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4.5.1 / Scenario 4.1 Discreet listening of </w:t>
      </w:r>
      <w:proofErr w:type="gramStart"/>
      <w:r w:rsidRPr="00DC101B">
        <w:rPr>
          <w:i/>
          <w:iCs/>
        </w:rPr>
        <w:t>one to one</w:t>
      </w:r>
      <w:proofErr w:type="gramEnd"/>
      <w:r w:rsidRPr="00DC101B">
        <w:rPr>
          <w:i/>
          <w:iCs/>
        </w:rPr>
        <w:t xml:space="preserve"> MCVideo push</w:t>
      </w:r>
    </w:p>
    <w:p w14:paraId="52F6929B" w14:textId="0BF0D9A5" w:rsidR="00DB0A07" w:rsidRDefault="00DB0A07" w:rsidP="00DB0A07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>Clause 4.5.3 / Scenario 4.3: Discreet listening of remotely initiated MCVideo push</w:t>
      </w:r>
    </w:p>
    <w:p w14:paraId="1F383D44" w14:textId="7A4DE8E7" w:rsidR="00226E13" w:rsidRDefault="00226E13" w:rsidP="00226E13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>Clause 4.6 / Scenario 5: Discreet listening of MCData SDS</w:t>
      </w:r>
      <w:r>
        <w:rPr>
          <w:i/>
          <w:iCs/>
        </w:rPr>
        <w:t xml:space="preserve"> (</w:t>
      </w:r>
      <w:r w:rsidR="00927F74">
        <w:rPr>
          <w:i/>
          <w:iCs/>
        </w:rPr>
        <w:t>using</w:t>
      </w:r>
      <w:r>
        <w:rPr>
          <w:i/>
          <w:iCs/>
        </w:rPr>
        <w:t xml:space="preserve"> MSRP/SIP session)</w:t>
      </w:r>
    </w:p>
    <w:p w14:paraId="1F5A0A51" w14:textId="46EC8D3E" w:rsidR="00226E13" w:rsidRPr="00226E13" w:rsidRDefault="00226E13" w:rsidP="00226E13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4.7.2 / Scenario 6.2: Discreet listening of </w:t>
      </w:r>
      <w:proofErr w:type="gramStart"/>
      <w:r w:rsidRPr="00DC101B">
        <w:rPr>
          <w:i/>
          <w:iCs/>
        </w:rPr>
        <w:t>one to one</w:t>
      </w:r>
      <w:proofErr w:type="gramEnd"/>
      <w:r w:rsidRPr="00DC101B">
        <w:rPr>
          <w:i/>
          <w:iCs/>
        </w:rPr>
        <w:t xml:space="preserve"> file distribution</w:t>
      </w:r>
      <w:r>
        <w:rPr>
          <w:i/>
          <w:iCs/>
        </w:rPr>
        <w:t xml:space="preserve"> (</w:t>
      </w:r>
      <w:r w:rsidR="00927F74">
        <w:rPr>
          <w:i/>
          <w:iCs/>
        </w:rPr>
        <w:t>using</w:t>
      </w:r>
      <w:r>
        <w:rPr>
          <w:i/>
          <w:iCs/>
        </w:rPr>
        <w:t xml:space="preserve"> MSRP/SIP session)</w:t>
      </w:r>
    </w:p>
    <w:p w14:paraId="3B82D7FE" w14:textId="77777777" w:rsidR="00974325" w:rsidRPr="00DC101B" w:rsidRDefault="00974325" w:rsidP="004F53C1">
      <w:pPr>
        <w:numPr>
          <w:ilvl w:val="0"/>
          <w:numId w:val="6"/>
        </w:numPr>
      </w:pPr>
      <w:r w:rsidRPr="00DC101B">
        <w:t>Analysis:</w:t>
      </w:r>
    </w:p>
    <w:p w14:paraId="01663EBB" w14:textId="08A3B800" w:rsidR="00AA1401" w:rsidRDefault="00CC0D35" w:rsidP="00974325">
      <w:pPr>
        <w:numPr>
          <w:ilvl w:val="1"/>
          <w:numId w:val="6"/>
        </w:numPr>
      </w:pPr>
      <w:r>
        <w:t xml:space="preserve">All of these </w:t>
      </w:r>
      <w:r w:rsidR="00637E82">
        <w:t>are relevant for FS_MCDISC_Ph2.</w:t>
      </w:r>
    </w:p>
    <w:p w14:paraId="4651E040" w14:textId="2AD8C562" w:rsidR="00974325" w:rsidRDefault="00974325" w:rsidP="00974325">
      <w:pPr>
        <w:numPr>
          <w:ilvl w:val="0"/>
          <w:numId w:val="6"/>
        </w:numPr>
      </w:pPr>
      <w:r>
        <w:t xml:space="preserve">Action: </w:t>
      </w:r>
    </w:p>
    <w:p w14:paraId="5919145F" w14:textId="61558F8E" w:rsidR="00974325" w:rsidRDefault="00637E82" w:rsidP="00974325">
      <w:pPr>
        <w:numPr>
          <w:ilvl w:val="1"/>
          <w:numId w:val="6"/>
        </w:numPr>
      </w:pPr>
      <w:bookmarkStart w:id="4" w:name="_Hlk192260662"/>
      <w:r>
        <w:t xml:space="preserve">Update the scenarios (see 1.1) and add to </w:t>
      </w:r>
      <w:r w:rsidR="00CE6F96">
        <w:t>the Rel-20 TR</w:t>
      </w:r>
      <w:r>
        <w:t>.</w:t>
      </w:r>
      <w:bookmarkEnd w:id="4"/>
    </w:p>
    <w:p w14:paraId="4577BC65" w14:textId="77777777" w:rsidR="00637E82" w:rsidRDefault="00637E82" w:rsidP="00637E82">
      <w:pPr>
        <w:ind w:left="2160"/>
      </w:pPr>
    </w:p>
    <w:p w14:paraId="003E5171" w14:textId="6095E4FA" w:rsidR="00CC0D35" w:rsidRDefault="00CC0D35" w:rsidP="00CC0D35">
      <w:pPr>
        <w:pStyle w:val="Heading4"/>
        <w:numPr>
          <w:ilvl w:val="1"/>
          <w:numId w:val="4"/>
        </w:numPr>
      </w:pPr>
      <w:r>
        <w:t>D</w:t>
      </w:r>
      <w:r w:rsidR="006A2245">
        <w:t>iscreet monitoring of</w:t>
      </w:r>
      <w:r>
        <w:t xml:space="preserve"> non-(SIP-)session-based MC services</w:t>
      </w:r>
    </w:p>
    <w:p w14:paraId="589E5F5F" w14:textId="76F71060" w:rsidR="00F6056A" w:rsidRPr="006948E8" w:rsidRDefault="00F6056A" w:rsidP="00F6056A">
      <w:pPr>
        <w:pStyle w:val="ListParagraph"/>
        <w:numPr>
          <w:ilvl w:val="0"/>
          <w:numId w:val="6"/>
        </w:numPr>
        <w:rPr>
          <w:i/>
          <w:iCs/>
        </w:rPr>
      </w:pPr>
      <w:r w:rsidRPr="006948E8">
        <w:rPr>
          <w:i/>
          <w:iCs/>
        </w:rPr>
        <w:t>TR23.784:</w:t>
      </w:r>
    </w:p>
    <w:p w14:paraId="410EB71A" w14:textId="6644FCD5" w:rsidR="00F6056A" w:rsidRPr="00DC101B" w:rsidRDefault="00F6056A" w:rsidP="00F6056A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>Clause 4.4.2 / Scenario 3.2 Discreet listening of one from server MCVideo pull</w:t>
      </w:r>
    </w:p>
    <w:p w14:paraId="7FA46C43" w14:textId="76B7B364" w:rsidR="00F6056A" w:rsidRPr="00DC101B" w:rsidRDefault="00F6056A" w:rsidP="00F6056A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>Clause 4.5.2 / Scenario 4.2 Discreet listening of one to server MCVideo push</w:t>
      </w:r>
    </w:p>
    <w:p w14:paraId="7CDFD81E" w14:textId="2D023233" w:rsidR="00DB0A07" w:rsidRPr="00226E13" w:rsidRDefault="00DB0A07" w:rsidP="00DB0A07">
      <w:pPr>
        <w:pStyle w:val="ListParagraph"/>
        <w:numPr>
          <w:ilvl w:val="1"/>
          <w:numId w:val="6"/>
        </w:numPr>
        <w:rPr>
          <w:i/>
          <w:iCs/>
        </w:rPr>
      </w:pPr>
      <w:r w:rsidRPr="00226E13">
        <w:rPr>
          <w:i/>
          <w:iCs/>
        </w:rPr>
        <w:t>Clause 4.6 / Scenario 5: Discreet listening of MCData SDS</w:t>
      </w:r>
      <w:r w:rsidR="00226E13" w:rsidRPr="00226E13">
        <w:rPr>
          <w:i/>
          <w:iCs/>
        </w:rPr>
        <w:t xml:space="preserve"> (</w:t>
      </w:r>
      <w:r w:rsidR="00927F74">
        <w:rPr>
          <w:i/>
          <w:iCs/>
        </w:rPr>
        <w:t>using</w:t>
      </w:r>
      <w:r w:rsidR="00226E13" w:rsidRPr="00226E13">
        <w:rPr>
          <w:i/>
          <w:iCs/>
        </w:rPr>
        <w:t xml:space="preserve"> SIP MESSAGE)</w:t>
      </w:r>
    </w:p>
    <w:p w14:paraId="38D52264" w14:textId="6ED2C2DE" w:rsidR="00DB0A07" w:rsidRPr="00DC101B" w:rsidRDefault="00DB0A07" w:rsidP="00DB0A07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4.7.1 / Scenario 6.1: Discreet listening of file upload and file download </w:t>
      </w:r>
    </w:p>
    <w:p w14:paraId="268AA5C0" w14:textId="32CB41B7" w:rsidR="00DB0A07" w:rsidRPr="00DC101B" w:rsidRDefault="00DB0A07" w:rsidP="00DB0A07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4.7.2 / Scenario 6.2: Discreet listening of </w:t>
      </w:r>
      <w:proofErr w:type="gramStart"/>
      <w:r w:rsidRPr="00DC101B">
        <w:rPr>
          <w:i/>
          <w:iCs/>
        </w:rPr>
        <w:t>one to one</w:t>
      </w:r>
      <w:proofErr w:type="gramEnd"/>
      <w:r w:rsidRPr="00DC101B">
        <w:rPr>
          <w:i/>
          <w:iCs/>
        </w:rPr>
        <w:t xml:space="preserve"> file distribution</w:t>
      </w:r>
      <w:r w:rsidR="00927F74">
        <w:rPr>
          <w:i/>
          <w:iCs/>
        </w:rPr>
        <w:t xml:space="preserve"> (using SIP MESSAGE)</w:t>
      </w:r>
    </w:p>
    <w:p w14:paraId="13ED0D2C" w14:textId="77777777" w:rsidR="00F6056A" w:rsidRPr="00DC101B" w:rsidRDefault="00F6056A" w:rsidP="00F6056A">
      <w:pPr>
        <w:numPr>
          <w:ilvl w:val="0"/>
          <w:numId w:val="6"/>
        </w:numPr>
      </w:pPr>
      <w:r w:rsidRPr="00DC101B">
        <w:t>Analysis:</w:t>
      </w:r>
    </w:p>
    <w:p w14:paraId="1F387CA1" w14:textId="77777777" w:rsidR="00637E82" w:rsidRDefault="00637E82" w:rsidP="00637E82">
      <w:pPr>
        <w:numPr>
          <w:ilvl w:val="1"/>
          <w:numId w:val="6"/>
        </w:numPr>
      </w:pPr>
      <w:bookmarkStart w:id="5" w:name="_Hlk192764895"/>
      <w:r>
        <w:t>All of these are relevant for FS_MCDISC_Ph2.</w:t>
      </w:r>
    </w:p>
    <w:p w14:paraId="5511F278" w14:textId="77777777" w:rsidR="00637E82" w:rsidRDefault="00637E82" w:rsidP="00637E82">
      <w:pPr>
        <w:numPr>
          <w:ilvl w:val="0"/>
          <w:numId w:val="6"/>
        </w:numPr>
      </w:pPr>
      <w:r>
        <w:t xml:space="preserve">Action: </w:t>
      </w:r>
    </w:p>
    <w:p w14:paraId="2C8FD876" w14:textId="4D495AD7" w:rsidR="00637E82" w:rsidRDefault="00637E82" w:rsidP="00637E82">
      <w:pPr>
        <w:numPr>
          <w:ilvl w:val="1"/>
          <w:numId w:val="6"/>
        </w:numPr>
      </w:pPr>
      <w:r>
        <w:t xml:space="preserve">Update the scenarios (see 1.1) and add to </w:t>
      </w:r>
      <w:r w:rsidR="00CE6F96">
        <w:t>the Rel-20 TR</w:t>
      </w:r>
      <w:r>
        <w:t>.</w:t>
      </w:r>
    </w:p>
    <w:bookmarkEnd w:id="5"/>
    <w:p w14:paraId="5FD16C8D" w14:textId="77777777" w:rsidR="00CC0D35" w:rsidRDefault="00CC0D35" w:rsidP="00F6056A">
      <w:pPr>
        <w:ind w:left="1800"/>
      </w:pPr>
    </w:p>
    <w:p w14:paraId="025FFB5C" w14:textId="51157829" w:rsidR="00FB3005" w:rsidRDefault="00591735" w:rsidP="00213A60">
      <w:pPr>
        <w:pStyle w:val="Heading4"/>
        <w:numPr>
          <w:ilvl w:val="1"/>
          <w:numId w:val="4"/>
        </w:numPr>
      </w:pPr>
      <w:r>
        <w:t>Discreet monitoring of interconnected MC systems and migrated users</w:t>
      </w:r>
      <w:r w:rsidR="00FB3005" w:rsidRPr="00FB3005">
        <w:t xml:space="preserve"> </w:t>
      </w:r>
    </w:p>
    <w:p w14:paraId="2714A2AF" w14:textId="77777777" w:rsidR="00974325" w:rsidRPr="006948E8" w:rsidRDefault="00974325" w:rsidP="00974325">
      <w:pPr>
        <w:pStyle w:val="ListParagraph"/>
        <w:numPr>
          <w:ilvl w:val="0"/>
          <w:numId w:val="6"/>
        </w:numPr>
        <w:rPr>
          <w:i/>
          <w:iCs/>
        </w:rPr>
      </w:pPr>
      <w:r w:rsidRPr="006948E8">
        <w:rPr>
          <w:i/>
          <w:iCs/>
        </w:rPr>
        <w:t>TR23.784:</w:t>
      </w:r>
    </w:p>
    <w:p w14:paraId="5281A324" w14:textId="5D0D3C78" w:rsidR="00C30E20" w:rsidRPr="00DC101B" w:rsidRDefault="00C30E20" w:rsidP="0097432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>Clause 4.2.2 / Scenario 1.2</w:t>
      </w:r>
      <w:r w:rsidR="00405F16" w:rsidRPr="00DC101B">
        <w:rPr>
          <w:i/>
          <w:iCs/>
        </w:rPr>
        <w:t>:</w:t>
      </w:r>
      <w:r w:rsidR="00213A60" w:rsidRPr="00DC101B">
        <w:rPr>
          <w:i/>
          <w:iCs/>
        </w:rPr>
        <w:t xml:space="preserve"> Discreet listening of MCPTT and MCVideo private calls with target receiving service from different MC service server</w:t>
      </w:r>
    </w:p>
    <w:p w14:paraId="525C814E" w14:textId="79E9238E" w:rsidR="00C30E20" w:rsidRPr="00DC101B" w:rsidRDefault="00964354" w:rsidP="00974325">
      <w:pPr>
        <w:pStyle w:val="ListParagraph"/>
        <w:numPr>
          <w:ilvl w:val="1"/>
          <w:numId w:val="6"/>
        </w:numPr>
        <w:rPr>
          <w:i/>
          <w:iCs/>
        </w:rPr>
      </w:pPr>
      <w:proofErr w:type="gramStart"/>
      <w:r w:rsidRPr="00DC101B">
        <w:rPr>
          <w:i/>
          <w:iCs/>
        </w:rPr>
        <w:t>Plus</w:t>
      </w:r>
      <w:proofErr w:type="gramEnd"/>
      <w:r w:rsidRPr="00DC101B">
        <w:rPr>
          <w:i/>
          <w:iCs/>
        </w:rPr>
        <w:t xml:space="preserve"> all the previous scenarios in the case of inter</w:t>
      </w:r>
      <w:r w:rsidR="00C80ED5">
        <w:rPr>
          <w:i/>
          <w:iCs/>
        </w:rPr>
        <w:t xml:space="preserve">connection </w:t>
      </w:r>
      <w:r w:rsidR="000E7651" w:rsidRPr="00DC101B">
        <w:rPr>
          <w:i/>
          <w:iCs/>
        </w:rPr>
        <w:t>and/or</w:t>
      </w:r>
      <w:r w:rsidRPr="00DC101B">
        <w:rPr>
          <w:i/>
          <w:iCs/>
        </w:rPr>
        <w:t xml:space="preserve"> migrated target user</w:t>
      </w:r>
      <w:r w:rsidR="006A2245" w:rsidRPr="00DC101B">
        <w:rPr>
          <w:i/>
          <w:iCs/>
        </w:rPr>
        <w:t>(s)</w:t>
      </w:r>
      <w:r w:rsidRPr="00DC101B">
        <w:rPr>
          <w:i/>
          <w:iCs/>
        </w:rPr>
        <w:t>.</w:t>
      </w:r>
    </w:p>
    <w:p w14:paraId="15EA3D1F" w14:textId="77777777" w:rsidR="00974325" w:rsidRPr="00DC101B" w:rsidRDefault="00974325" w:rsidP="00974325">
      <w:pPr>
        <w:numPr>
          <w:ilvl w:val="0"/>
          <w:numId w:val="6"/>
        </w:numPr>
      </w:pPr>
      <w:r w:rsidRPr="00DC101B">
        <w:t>Analysis:</w:t>
      </w:r>
    </w:p>
    <w:p w14:paraId="0426134B" w14:textId="6E4EF210" w:rsidR="00591735" w:rsidRDefault="00964354" w:rsidP="00974325">
      <w:pPr>
        <w:numPr>
          <w:ilvl w:val="1"/>
          <w:numId w:val="6"/>
        </w:numPr>
      </w:pPr>
      <w:r>
        <w:lastRenderedPageBreak/>
        <w:t>Scenarios for inter</w:t>
      </w:r>
      <w:r w:rsidR="00C80ED5">
        <w:t>connection</w:t>
      </w:r>
      <w:r>
        <w:t xml:space="preserve"> </w:t>
      </w:r>
      <w:r w:rsidR="00C80ED5">
        <w:t xml:space="preserve">and migration </w:t>
      </w:r>
      <w:r>
        <w:t>do not need to be rep</w:t>
      </w:r>
      <w:r w:rsidR="00C80ED5">
        <w:t xml:space="preserve">eated with all details </w:t>
      </w:r>
      <w:r>
        <w:t xml:space="preserve">in the TR for all the </w:t>
      </w:r>
      <w:r w:rsidR="00746A95">
        <w:t>single-MC</w:t>
      </w:r>
      <w:r w:rsidR="00C80ED5">
        <w:t>-</w:t>
      </w:r>
      <w:r w:rsidR="00746A95">
        <w:t xml:space="preserve">system </w:t>
      </w:r>
      <w:r>
        <w:t>scenarios.</w:t>
      </w:r>
      <w:r w:rsidR="00591735">
        <w:t xml:space="preserve"> A list of scenarios that are relevant for inter</w:t>
      </w:r>
      <w:r w:rsidR="00C80ED5">
        <w:t>connection</w:t>
      </w:r>
      <w:r w:rsidR="00591735">
        <w:t xml:space="preserve"> and/or migration is enough. </w:t>
      </w:r>
    </w:p>
    <w:p w14:paraId="3ADF7DE1" w14:textId="7A0A9C96" w:rsidR="00591735" w:rsidRDefault="00591735" w:rsidP="00974325">
      <w:pPr>
        <w:numPr>
          <w:ilvl w:val="1"/>
          <w:numId w:val="6"/>
        </w:numPr>
      </w:pPr>
      <w:r>
        <w:t>More effort will be needed for the Key Issues (and solutions), which may be different for each scenario (FFS).</w:t>
      </w:r>
    </w:p>
    <w:p w14:paraId="2A7FBB1F" w14:textId="77777777" w:rsidR="00974325" w:rsidRDefault="00974325" w:rsidP="00974325">
      <w:pPr>
        <w:numPr>
          <w:ilvl w:val="0"/>
          <w:numId w:val="6"/>
        </w:numPr>
      </w:pPr>
      <w:r>
        <w:t xml:space="preserve">Action: </w:t>
      </w:r>
    </w:p>
    <w:p w14:paraId="1F8E7631" w14:textId="25F0AA8B" w:rsidR="00964354" w:rsidRDefault="00964354" w:rsidP="00974325">
      <w:pPr>
        <w:numPr>
          <w:ilvl w:val="1"/>
          <w:numId w:val="6"/>
        </w:numPr>
      </w:pPr>
      <w:r>
        <w:t xml:space="preserve">Add one common scenario for </w:t>
      </w:r>
      <w:r w:rsidR="00CE6F96">
        <w:t xml:space="preserve">interconnection and </w:t>
      </w:r>
      <w:r>
        <w:t>migrat</w:t>
      </w:r>
      <w:r w:rsidR="00591735">
        <w:t>ed users</w:t>
      </w:r>
      <w:r w:rsidR="00CE6F96">
        <w:t xml:space="preserve"> to the Rel-20 TR. </w:t>
      </w:r>
    </w:p>
    <w:p w14:paraId="2C73281E" w14:textId="77777777" w:rsidR="00CE6F96" w:rsidRDefault="00CE6F96" w:rsidP="00CE6F96">
      <w:pPr>
        <w:ind w:left="2160"/>
      </w:pPr>
    </w:p>
    <w:p w14:paraId="5255030E" w14:textId="77777777" w:rsidR="00CE6F96" w:rsidRDefault="00CE6F96" w:rsidP="00CE6F96">
      <w:pPr>
        <w:pStyle w:val="Heading4"/>
        <w:numPr>
          <w:ilvl w:val="1"/>
          <w:numId w:val="4"/>
        </w:numPr>
        <w:ind w:left="1440" w:hanging="720"/>
      </w:pPr>
      <w:r w:rsidRPr="00CE6F96">
        <w:t xml:space="preserve">Limitations on discreet listening due to regulatory constraints and operator security policies </w:t>
      </w:r>
    </w:p>
    <w:p w14:paraId="28432F9B" w14:textId="36F74F04" w:rsidR="00CE6F96" w:rsidRPr="006948E8" w:rsidRDefault="00CE6F96" w:rsidP="00CE6F96">
      <w:pPr>
        <w:pStyle w:val="ListParagraph"/>
        <w:numPr>
          <w:ilvl w:val="0"/>
          <w:numId w:val="6"/>
        </w:numPr>
        <w:rPr>
          <w:i/>
          <w:iCs/>
        </w:rPr>
      </w:pPr>
      <w:r w:rsidRPr="006948E8">
        <w:rPr>
          <w:i/>
          <w:iCs/>
        </w:rPr>
        <w:t>TR23.784:</w:t>
      </w:r>
    </w:p>
    <w:p w14:paraId="471C73AE" w14:textId="3E4FB6E8" w:rsidR="00CE6F96" w:rsidRDefault="00CE6F96" w:rsidP="00CE6F96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</w:t>
      </w:r>
      <w:r>
        <w:rPr>
          <w:i/>
          <w:iCs/>
        </w:rPr>
        <w:t>8.1</w:t>
      </w:r>
      <w:r w:rsidRPr="00DC101B">
        <w:rPr>
          <w:i/>
          <w:iCs/>
        </w:rPr>
        <w:t xml:space="preserve"> / Scenario </w:t>
      </w:r>
      <w:r>
        <w:rPr>
          <w:i/>
          <w:iCs/>
        </w:rPr>
        <w:t>8.1</w:t>
      </w:r>
      <w:r w:rsidRPr="00DC101B">
        <w:rPr>
          <w:i/>
          <w:iCs/>
        </w:rPr>
        <w:t>:</w:t>
      </w:r>
      <w:r w:rsidRPr="00CE6F96">
        <w:t xml:space="preserve"> </w:t>
      </w:r>
      <w:r w:rsidRPr="00CE6F96">
        <w:rPr>
          <w:i/>
          <w:iCs/>
        </w:rPr>
        <w:t>Private communication transmissions</w:t>
      </w:r>
      <w:r>
        <w:rPr>
          <w:i/>
          <w:iCs/>
        </w:rPr>
        <w:t>.</w:t>
      </w:r>
    </w:p>
    <w:p w14:paraId="15967CA6" w14:textId="7AE5B42D" w:rsidR="00CE6F96" w:rsidRDefault="00CE6F96" w:rsidP="00CE6F96">
      <w:pPr>
        <w:pStyle w:val="ListParagraph"/>
        <w:numPr>
          <w:ilvl w:val="1"/>
          <w:numId w:val="6"/>
        </w:numPr>
        <w:rPr>
          <w:i/>
          <w:iCs/>
        </w:rPr>
      </w:pPr>
      <w:r w:rsidRPr="00CE6F96">
        <w:rPr>
          <w:i/>
          <w:iCs/>
        </w:rPr>
        <w:t>Clause 8.2 / Scenario 8.2: Group communication transmissions.</w:t>
      </w:r>
    </w:p>
    <w:p w14:paraId="593E23AC" w14:textId="77777777" w:rsidR="00CE6F96" w:rsidRPr="00CE6F96" w:rsidRDefault="00CE6F96" w:rsidP="00CE6F96">
      <w:pPr>
        <w:pStyle w:val="ListParagraph"/>
        <w:ind w:left="2160"/>
        <w:rPr>
          <w:i/>
          <w:iCs/>
        </w:rPr>
      </w:pPr>
    </w:p>
    <w:p w14:paraId="4938ACBE" w14:textId="07B6EB1B" w:rsidR="00CE6F96" w:rsidRDefault="00CE6F96" w:rsidP="00CE6F96">
      <w:pPr>
        <w:pStyle w:val="ListParagraph"/>
        <w:numPr>
          <w:ilvl w:val="0"/>
          <w:numId w:val="6"/>
        </w:numPr>
      </w:pPr>
      <w:r w:rsidRPr="00DC101B">
        <w:t>Analysis:</w:t>
      </w:r>
    </w:p>
    <w:p w14:paraId="5AB612ED" w14:textId="0E9EC3A1" w:rsidR="00CE6F96" w:rsidRDefault="00CE6F96" w:rsidP="00CE6F96">
      <w:pPr>
        <w:numPr>
          <w:ilvl w:val="1"/>
          <w:numId w:val="6"/>
        </w:numPr>
      </w:pPr>
      <w:r>
        <w:t>Both of these are relevant for FS_MCDISC_Ph2.</w:t>
      </w:r>
    </w:p>
    <w:p w14:paraId="1600E445" w14:textId="77777777" w:rsidR="00CE6F96" w:rsidRDefault="00CE6F96" w:rsidP="00CE6F96">
      <w:pPr>
        <w:numPr>
          <w:ilvl w:val="0"/>
          <w:numId w:val="6"/>
        </w:numPr>
      </w:pPr>
      <w:r>
        <w:t xml:space="preserve">Action: </w:t>
      </w:r>
    </w:p>
    <w:p w14:paraId="66FF9257" w14:textId="41ACB5CF" w:rsidR="00CE6F96" w:rsidRDefault="00CE6F96" w:rsidP="00CE6F96">
      <w:pPr>
        <w:numPr>
          <w:ilvl w:val="1"/>
          <w:numId w:val="6"/>
        </w:numPr>
      </w:pPr>
      <w:r>
        <w:t>Update the scenarios (see 1.1) and add to the Rel-20 TR.</w:t>
      </w:r>
    </w:p>
    <w:p w14:paraId="3208B8F8" w14:textId="77777777" w:rsidR="006948E8" w:rsidRPr="006948E8" w:rsidRDefault="006948E8" w:rsidP="006948E8"/>
    <w:p w14:paraId="44927CA2" w14:textId="7D9AD0A8" w:rsidR="00302A5B" w:rsidRDefault="00302A5B" w:rsidP="00302A5B">
      <w:pPr>
        <w:pStyle w:val="Heading1"/>
        <w:numPr>
          <w:ilvl w:val="0"/>
          <w:numId w:val="4"/>
        </w:numPr>
      </w:pPr>
      <w:r>
        <w:t>Key Issues</w:t>
      </w:r>
      <w:r w:rsidR="00637F66">
        <w:t xml:space="preserve"> </w:t>
      </w:r>
      <w:r>
        <w:t>(Clause 5)</w:t>
      </w:r>
    </w:p>
    <w:p w14:paraId="02FAED8F" w14:textId="6F782957" w:rsidR="00D75B10" w:rsidRDefault="00D75B10" w:rsidP="00D75B10">
      <w:pPr>
        <w:pStyle w:val="Heading4"/>
        <w:numPr>
          <w:ilvl w:val="1"/>
          <w:numId w:val="4"/>
        </w:numPr>
      </w:pPr>
      <w:r>
        <w:t>General</w:t>
      </w:r>
    </w:p>
    <w:p w14:paraId="15F2CE12" w14:textId="01F63897" w:rsidR="00D75B10" w:rsidRDefault="00D75B10" w:rsidP="00D75B10">
      <w:pPr>
        <w:ind w:left="1440"/>
      </w:pPr>
      <w:r>
        <w:t xml:space="preserve">Key issues from TR 23.784 are analysed here in the order they appear in the TR, </w:t>
      </w:r>
      <w:proofErr w:type="gramStart"/>
      <w:r>
        <w:t>i.e.</w:t>
      </w:r>
      <w:proofErr w:type="gramEnd"/>
      <w:r>
        <w:t xml:space="preserve"> there is no grouping like in the above for the scenarios.</w:t>
      </w:r>
    </w:p>
    <w:p w14:paraId="5DE5A1B1" w14:textId="56D73A10" w:rsidR="0033312C" w:rsidRPr="00681185" w:rsidRDefault="0033312C" w:rsidP="00D75B10">
      <w:pPr>
        <w:ind w:left="1440"/>
        <w:rPr>
          <w:b/>
          <w:bCs/>
        </w:rPr>
      </w:pPr>
      <w:r w:rsidRPr="00681185">
        <w:rPr>
          <w:b/>
          <w:bCs/>
        </w:rPr>
        <w:t xml:space="preserve">The most important KI is missing – functional architecture for Discreet Monitoring. </w:t>
      </w:r>
      <w:r w:rsidR="005D2463">
        <w:rPr>
          <w:b/>
          <w:bCs/>
        </w:rPr>
        <w:t xml:space="preserve">TR 23.784 has not analysed any alternative architectures but just made a direct conclusion (in solutions, clause 6.1.1.1) that the best option is to not make any changes to the functional model. No changes to functional model </w:t>
      </w:r>
      <w:r w:rsidR="00A46691">
        <w:rPr>
          <w:b/>
          <w:bCs/>
        </w:rPr>
        <w:t>mean</w:t>
      </w:r>
      <w:r w:rsidR="005D2463">
        <w:rPr>
          <w:b/>
          <w:bCs/>
        </w:rPr>
        <w:t xml:space="preserve"> less work for SA6 but it does not mean that this solution is better for stage3 or even more importantly to the implementations. It surely </w:t>
      </w:r>
      <w:r w:rsidR="00681185" w:rsidRPr="00681185">
        <w:rPr>
          <w:b/>
          <w:bCs/>
        </w:rPr>
        <w:t xml:space="preserve">also has drawbacks </w:t>
      </w:r>
      <w:proofErr w:type="gramStart"/>
      <w:r w:rsidR="00681185" w:rsidRPr="00681185">
        <w:rPr>
          <w:b/>
          <w:bCs/>
        </w:rPr>
        <w:t>e.g.</w:t>
      </w:r>
      <w:proofErr w:type="gramEnd"/>
      <w:r w:rsidR="00681185" w:rsidRPr="00681185">
        <w:rPr>
          <w:b/>
          <w:bCs/>
        </w:rPr>
        <w:t xml:space="preserve"> </w:t>
      </w:r>
      <w:r w:rsidR="00681185">
        <w:rPr>
          <w:b/>
          <w:bCs/>
        </w:rPr>
        <w:t xml:space="preserve">by </w:t>
      </w:r>
      <w:r w:rsidR="00681185" w:rsidRPr="00681185">
        <w:rPr>
          <w:b/>
          <w:bCs/>
        </w:rPr>
        <w:t xml:space="preserve">adding complexity to the MCX servers. We must not make this kind of fundamental assumptions in this Rel-20 study without a proper study/analysis phase. An alternative architecture </w:t>
      </w:r>
      <w:r w:rsidR="005D2463">
        <w:rPr>
          <w:b/>
          <w:bCs/>
        </w:rPr>
        <w:t>by</w:t>
      </w:r>
      <w:r w:rsidR="00681185" w:rsidRPr="00681185">
        <w:rPr>
          <w:b/>
          <w:bCs/>
        </w:rPr>
        <w:t xml:space="preserve"> reusing some concepts from the Rel-19 recording architecture may be better than the “authorized user” solution</w:t>
      </w:r>
      <w:r w:rsidR="005D2463">
        <w:rPr>
          <w:b/>
          <w:bCs/>
        </w:rPr>
        <w:t>…or it may be worse, but this requires a proper study before conclusions</w:t>
      </w:r>
      <w:r w:rsidR="00681185" w:rsidRPr="00681185">
        <w:rPr>
          <w:b/>
          <w:bCs/>
        </w:rPr>
        <w:t>.</w:t>
      </w:r>
    </w:p>
    <w:p w14:paraId="690017AB" w14:textId="05DA25ED" w:rsidR="001278CD" w:rsidRDefault="001278CD" w:rsidP="001278CD">
      <w:pPr>
        <w:pStyle w:val="Heading4"/>
        <w:numPr>
          <w:ilvl w:val="1"/>
          <w:numId w:val="4"/>
        </w:numPr>
      </w:pPr>
      <w:r w:rsidRPr="001278CD">
        <w:t>Selection of MC service</w:t>
      </w:r>
      <w:r w:rsidR="005A3193">
        <w:t xml:space="preserve"> for discreet monitoring</w:t>
      </w:r>
    </w:p>
    <w:p w14:paraId="47FBB63A" w14:textId="66F84736" w:rsidR="00642808" w:rsidRPr="007E7C5B" w:rsidRDefault="00642808" w:rsidP="00642808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5B9BF6CF" w14:textId="77777777" w:rsidR="00642808" w:rsidRDefault="00642808" w:rsidP="00642808">
      <w:pPr>
        <w:pStyle w:val="ListParagraph"/>
        <w:numPr>
          <w:ilvl w:val="1"/>
          <w:numId w:val="6"/>
        </w:numPr>
        <w:rPr>
          <w:i/>
          <w:iCs/>
        </w:rPr>
      </w:pPr>
      <w:r w:rsidRPr="006948E8">
        <w:rPr>
          <w:i/>
          <w:iCs/>
        </w:rPr>
        <w:t xml:space="preserve">Clause </w:t>
      </w:r>
      <w:r>
        <w:rPr>
          <w:i/>
          <w:iCs/>
        </w:rPr>
        <w:t>5.1</w:t>
      </w:r>
      <w:r w:rsidRPr="006948E8">
        <w:rPr>
          <w:i/>
          <w:iCs/>
        </w:rPr>
        <w:t xml:space="preserve"> / </w:t>
      </w:r>
      <w:r>
        <w:rPr>
          <w:i/>
          <w:iCs/>
        </w:rPr>
        <w:t xml:space="preserve">Key Issue 1: </w:t>
      </w:r>
      <w:r w:rsidRPr="00642808">
        <w:rPr>
          <w:i/>
          <w:iCs/>
        </w:rPr>
        <w:t>Selection of MC service for discreet listening</w:t>
      </w:r>
    </w:p>
    <w:p w14:paraId="4762311F" w14:textId="032FCBDA" w:rsidR="00642808" w:rsidRDefault="00642808" w:rsidP="00642808">
      <w:pPr>
        <w:pStyle w:val="ListParagraph"/>
        <w:numPr>
          <w:ilvl w:val="0"/>
          <w:numId w:val="6"/>
        </w:numPr>
      </w:pPr>
      <w:r>
        <w:t>Analysis:</w:t>
      </w:r>
    </w:p>
    <w:p w14:paraId="209ED506" w14:textId="4F53E56C" w:rsidR="00642808" w:rsidRDefault="00642808" w:rsidP="00642808">
      <w:pPr>
        <w:pStyle w:val="ListParagraph"/>
        <w:numPr>
          <w:ilvl w:val="1"/>
          <w:numId w:val="6"/>
        </w:numPr>
      </w:pPr>
      <w:r>
        <w:t xml:space="preserve">Granularity with the Rel-19 </w:t>
      </w:r>
      <w:r w:rsidR="00746A95">
        <w:t xml:space="preserve">(recording admin) </w:t>
      </w:r>
      <w:r>
        <w:t xml:space="preserve">solution is already at a service level </w:t>
      </w:r>
      <w:proofErr w:type="gramStart"/>
      <w:r>
        <w:t>i.e.</w:t>
      </w:r>
      <w:proofErr w:type="gramEnd"/>
      <w:r>
        <w:t xml:space="preserve"> MCPTT / MCData / MCVideo recording can be set </w:t>
      </w:r>
      <w:r w:rsidR="00746A95">
        <w:t xml:space="preserve">on/off </w:t>
      </w:r>
      <w:r>
        <w:t>independently for each user.</w:t>
      </w:r>
    </w:p>
    <w:p w14:paraId="1D033DA4" w14:textId="5E774F0B" w:rsidR="00642808" w:rsidRDefault="00642808" w:rsidP="00642808">
      <w:pPr>
        <w:pStyle w:val="ListParagraph"/>
        <w:numPr>
          <w:ilvl w:val="1"/>
          <w:numId w:val="6"/>
        </w:numPr>
      </w:pPr>
      <w:r>
        <w:t xml:space="preserve">If granularity </w:t>
      </w:r>
      <w:r w:rsidR="005A3193">
        <w:t>within</w:t>
      </w:r>
      <w:r w:rsidR="00746A95">
        <w:t xml:space="preserve"> </w:t>
      </w:r>
      <w:r>
        <w:t xml:space="preserve">each </w:t>
      </w:r>
      <w:r w:rsidR="00AB208D">
        <w:t xml:space="preserve">MC </w:t>
      </w:r>
      <w:r>
        <w:t>service (PTT/Video/Data) is needed, that should be a requirement from SA1.</w:t>
      </w:r>
    </w:p>
    <w:p w14:paraId="4677F723" w14:textId="77777777" w:rsidR="00642808" w:rsidRDefault="00642808" w:rsidP="00642808">
      <w:pPr>
        <w:pStyle w:val="ListParagraph"/>
        <w:numPr>
          <w:ilvl w:val="0"/>
          <w:numId w:val="6"/>
        </w:numPr>
      </w:pPr>
      <w:r>
        <w:t>Action:</w:t>
      </w:r>
    </w:p>
    <w:p w14:paraId="326A42F1" w14:textId="2C28BEE5" w:rsidR="00746A95" w:rsidRDefault="00D26150" w:rsidP="005A3193">
      <w:pPr>
        <w:pStyle w:val="ListParagraph"/>
        <w:numPr>
          <w:ilvl w:val="1"/>
          <w:numId w:val="6"/>
        </w:numPr>
      </w:pPr>
      <w:r>
        <w:t xml:space="preserve">To be decided: either no action or </w:t>
      </w:r>
      <w:r w:rsidR="00642808">
        <w:t>LS to SA1?</w:t>
      </w:r>
    </w:p>
    <w:p w14:paraId="1EE67BF8" w14:textId="59EDDA25" w:rsidR="00746A95" w:rsidRDefault="00746A95" w:rsidP="00746A95">
      <w:pPr>
        <w:pStyle w:val="Heading4"/>
        <w:ind w:hanging="698"/>
      </w:pPr>
      <w:bookmarkStart w:id="6" w:name="_Toc11678118"/>
      <w:r>
        <w:t>2.2</w:t>
      </w:r>
      <w:r w:rsidRPr="004D3578">
        <w:tab/>
      </w:r>
      <w:r>
        <w:t xml:space="preserve">Group membership of </w:t>
      </w:r>
      <w:r w:rsidR="005A3193">
        <w:t xml:space="preserve">an </w:t>
      </w:r>
      <w:r>
        <w:t>authorized MC user for discreet</w:t>
      </w:r>
      <w:r w:rsidR="005A3193">
        <w:t xml:space="preserve"> monitoring</w:t>
      </w:r>
      <w:bookmarkEnd w:id="6"/>
    </w:p>
    <w:p w14:paraId="4847993F" w14:textId="77777777" w:rsidR="00746A95" w:rsidRPr="007E7C5B" w:rsidRDefault="00746A95" w:rsidP="00746A95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6E4814AB" w14:textId="77777777" w:rsidR="00746A95" w:rsidRDefault="00746A95" w:rsidP="00746A95">
      <w:pPr>
        <w:pStyle w:val="ListParagraph"/>
        <w:numPr>
          <w:ilvl w:val="1"/>
          <w:numId w:val="6"/>
        </w:numPr>
        <w:rPr>
          <w:i/>
          <w:iCs/>
        </w:rPr>
      </w:pPr>
      <w:r w:rsidRPr="006948E8">
        <w:rPr>
          <w:i/>
          <w:iCs/>
        </w:rPr>
        <w:lastRenderedPageBreak/>
        <w:t xml:space="preserve">Clause </w:t>
      </w:r>
      <w:r>
        <w:rPr>
          <w:i/>
          <w:iCs/>
        </w:rPr>
        <w:t>5.2</w:t>
      </w:r>
      <w:r w:rsidRPr="006948E8">
        <w:rPr>
          <w:i/>
          <w:iCs/>
        </w:rPr>
        <w:t xml:space="preserve"> / </w:t>
      </w:r>
      <w:r>
        <w:rPr>
          <w:i/>
          <w:iCs/>
        </w:rPr>
        <w:t>Key Issue 2:</w:t>
      </w:r>
      <w:r w:rsidRPr="00746A95">
        <w:t xml:space="preserve"> </w:t>
      </w:r>
      <w:r w:rsidRPr="00746A95">
        <w:rPr>
          <w:i/>
          <w:iCs/>
        </w:rPr>
        <w:t>Group membership of authorized MC user for discreet listening</w:t>
      </w:r>
    </w:p>
    <w:p w14:paraId="04C5B01C" w14:textId="77777777" w:rsidR="00746A95" w:rsidRDefault="00746A95" w:rsidP="00746A95">
      <w:pPr>
        <w:pStyle w:val="ListParagraph"/>
        <w:numPr>
          <w:ilvl w:val="0"/>
          <w:numId w:val="6"/>
        </w:numPr>
      </w:pPr>
      <w:r>
        <w:t>Analysis:</w:t>
      </w:r>
    </w:p>
    <w:p w14:paraId="3CAE12D9" w14:textId="1119B03E" w:rsidR="00746A95" w:rsidRDefault="00746A95" w:rsidP="00746A95">
      <w:pPr>
        <w:pStyle w:val="ListParagraph"/>
        <w:numPr>
          <w:ilvl w:val="1"/>
          <w:numId w:val="6"/>
        </w:numPr>
      </w:pPr>
      <w:r>
        <w:t>This is a valid KI</w:t>
      </w:r>
      <w:r w:rsidR="0033312C">
        <w:t xml:space="preserve"> for one possible architecture option. </w:t>
      </w:r>
    </w:p>
    <w:p w14:paraId="1FFAA9B0" w14:textId="0D912598" w:rsidR="00746A95" w:rsidRDefault="00746A95" w:rsidP="00746A95">
      <w:pPr>
        <w:pStyle w:val="ListParagraph"/>
        <w:numPr>
          <w:ilvl w:val="1"/>
          <w:numId w:val="6"/>
        </w:numPr>
      </w:pPr>
      <w:r>
        <w:t xml:space="preserve">The solutions depend on the functional model and configurations that we will decide for discreet monitoring. </w:t>
      </w:r>
    </w:p>
    <w:p w14:paraId="6E4C94F5" w14:textId="77777777" w:rsidR="00746A95" w:rsidRDefault="00746A95" w:rsidP="00746A95">
      <w:pPr>
        <w:pStyle w:val="ListParagraph"/>
        <w:numPr>
          <w:ilvl w:val="0"/>
          <w:numId w:val="6"/>
        </w:numPr>
      </w:pPr>
      <w:r>
        <w:t>Action:</w:t>
      </w:r>
    </w:p>
    <w:p w14:paraId="20608C14" w14:textId="0823E30E" w:rsidR="00642808" w:rsidRDefault="00746A95" w:rsidP="005A3193">
      <w:pPr>
        <w:pStyle w:val="ListParagraph"/>
        <w:numPr>
          <w:ilvl w:val="1"/>
          <w:numId w:val="6"/>
        </w:numPr>
      </w:pPr>
      <w:r>
        <w:t>Copy the KI to the Rel-20 TR. Shorten the text if possible.</w:t>
      </w:r>
    </w:p>
    <w:p w14:paraId="158CED30" w14:textId="711D6196" w:rsidR="00746A95" w:rsidRDefault="0063559B" w:rsidP="005A3193">
      <w:pPr>
        <w:pStyle w:val="Heading4"/>
        <w:numPr>
          <w:ilvl w:val="1"/>
          <w:numId w:val="4"/>
        </w:numPr>
        <w:ind w:left="1440" w:hanging="720"/>
      </w:pPr>
      <w:bookmarkStart w:id="7" w:name="_Hlk192511851"/>
      <w:r>
        <w:t xml:space="preserve">Discreet </w:t>
      </w:r>
      <w:r w:rsidR="005A3193">
        <w:t>monitoring</w:t>
      </w:r>
      <w:r>
        <w:t xml:space="preserve"> of MCVideo push and pull and MCData file upload and download</w:t>
      </w:r>
      <w:bookmarkEnd w:id="7"/>
    </w:p>
    <w:p w14:paraId="4B55A2B9" w14:textId="77777777" w:rsidR="00AB208D" w:rsidRPr="007E7C5B" w:rsidRDefault="00AB208D" w:rsidP="00AB208D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0613ED06" w14:textId="41D80F4D" w:rsidR="0063559B" w:rsidRPr="0063559B" w:rsidRDefault="00AB208D" w:rsidP="00AB208D">
      <w:pPr>
        <w:pStyle w:val="ListParagraph"/>
        <w:numPr>
          <w:ilvl w:val="1"/>
          <w:numId w:val="6"/>
        </w:numPr>
        <w:rPr>
          <w:i/>
          <w:iCs/>
        </w:rPr>
      </w:pPr>
      <w:r w:rsidRPr="0063559B">
        <w:rPr>
          <w:i/>
          <w:iCs/>
        </w:rPr>
        <w:t>Clause 5.</w:t>
      </w:r>
      <w:r w:rsidR="0063559B" w:rsidRPr="0063559B">
        <w:rPr>
          <w:i/>
          <w:iCs/>
        </w:rPr>
        <w:t>3</w:t>
      </w:r>
      <w:r w:rsidRPr="0063559B">
        <w:rPr>
          <w:i/>
          <w:iCs/>
        </w:rPr>
        <w:t xml:space="preserve"> / Key Issue </w:t>
      </w:r>
      <w:r w:rsidR="0063559B" w:rsidRPr="0063559B">
        <w:rPr>
          <w:i/>
          <w:iCs/>
        </w:rPr>
        <w:t>3</w:t>
      </w:r>
      <w:r w:rsidRPr="0063559B">
        <w:rPr>
          <w:i/>
          <w:iCs/>
        </w:rPr>
        <w:t>:</w:t>
      </w:r>
      <w:r w:rsidR="0063559B" w:rsidRPr="0063559B">
        <w:rPr>
          <w:i/>
          <w:iCs/>
        </w:rPr>
        <w:t xml:space="preserve"> Discreet listening for MCVideo push and pull and MCData file upload and download </w:t>
      </w:r>
    </w:p>
    <w:p w14:paraId="3E9632F3" w14:textId="77777777" w:rsidR="00AB208D" w:rsidRDefault="00AB208D" w:rsidP="00AB208D">
      <w:pPr>
        <w:pStyle w:val="ListParagraph"/>
        <w:numPr>
          <w:ilvl w:val="0"/>
          <w:numId w:val="6"/>
        </w:numPr>
      </w:pPr>
      <w:r>
        <w:t>Analysis:</w:t>
      </w:r>
    </w:p>
    <w:p w14:paraId="3092F465" w14:textId="77777777" w:rsidR="0063559B" w:rsidRDefault="0063559B" w:rsidP="00AB208D">
      <w:pPr>
        <w:pStyle w:val="ListParagraph"/>
        <w:numPr>
          <w:ilvl w:val="1"/>
          <w:numId w:val="6"/>
        </w:numPr>
      </w:pPr>
      <w:r>
        <w:t>This is a valid KI</w:t>
      </w:r>
    </w:p>
    <w:p w14:paraId="4C80A403" w14:textId="7FBB3A39" w:rsidR="00AB208D" w:rsidRDefault="00AB208D" w:rsidP="00AB208D">
      <w:pPr>
        <w:pStyle w:val="ListParagraph"/>
        <w:numPr>
          <w:ilvl w:val="0"/>
          <w:numId w:val="6"/>
        </w:numPr>
      </w:pPr>
      <w:r>
        <w:t>Action:</w:t>
      </w:r>
    </w:p>
    <w:p w14:paraId="0A84E8FE" w14:textId="79D06B97" w:rsidR="00C1614D" w:rsidRDefault="0063559B" w:rsidP="005A3193">
      <w:pPr>
        <w:pStyle w:val="ListParagraph"/>
        <w:numPr>
          <w:ilvl w:val="1"/>
          <w:numId w:val="6"/>
        </w:numPr>
      </w:pPr>
      <w:r>
        <w:t>Copy the KI to the Rel-20 T</w:t>
      </w:r>
      <w:r w:rsidR="008E5B34">
        <w:t>R</w:t>
      </w:r>
      <w:r>
        <w:t xml:space="preserve">. </w:t>
      </w:r>
      <w:r w:rsidR="00C1614D">
        <w:t>Re</w:t>
      </w:r>
      <w:r>
        <w:t xml:space="preserve">view and </w:t>
      </w:r>
      <w:r w:rsidR="005A3193">
        <w:t xml:space="preserve">revise </w:t>
      </w:r>
      <w:r>
        <w:t>the text</w:t>
      </w:r>
      <w:r w:rsidR="005A3193">
        <w:t xml:space="preserve"> if needed</w:t>
      </w:r>
      <w:r>
        <w:t>.</w:t>
      </w:r>
    </w:p>
    <w:p w14:paraId="365BB825" w14:textId="6899F5AE" w:rsidR="0063559B" w:rsidRDefault="0063559B" w:rsidP="0063559B">
      <w:pPr>
        <w:pStyle w:val="Heading4"/>
        <w:numPr>
          <w:ilvl w:val="1"/>
          <w:numId w:val="4"/>
        </w:numPr>
      </w:pPr>
      <w:r>
        <w:t xml:space="preserve">Discreet </w:t>
      </w:r>
      <w:r w:rsidR="005A3193">
        <w:t>monitoring</w:t>
      </w:r>
      <w:r>
        <w:t xml:space="preserve"> of end-to-end encrypted calls </w:t>
      </w:r>
    </w:p>
    <w:p w14:paraId="77B43D21" w14:textId="77777777" w:rsidR="0063559B" w:rsidRPr="007E7C5B" w:rsidRDefault="0063559B" w:rsidP="0063559B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7D3C7E81" w14:textId="6F1811B5" w:rsidR="0063559B" w:rsidRDefault="0063559B" w:rsidP="0063559B">
      <w:pPr>
        <w:pStyle w:val="ListParagraph"/>
        <w:numPr>
          <w:ilvl w:val="1"/>
          <w:numId w:val="6"/>
        </w:numPr>
        <w:rPr>
          <w:i/>
          <w:iCs/>
        </w:rPr>
      </w:pPr>
      <w:r w:rsidRPr="0063559B">
        <w:rPr>
          <w:i/>
          <w:iCs/>
        </w:rPr>
        <w:t>Clause 5.</w:t>
      </w:r>
      <w:r>
        <w:rPr>
          <w:i/>
          <w:iCs/>
        </w:rPr>
        <w:t>4</w:t>
      </w:r>
      <w:r w:rsidRPr="0063559B">
        <w:rPr>
          <w:i/>
          <w:iCs/>
        </w:rPr>
        <w:t xml:space="preserve"> / Key Issue </w:t>
      </w:r>
      <w:r>
        <w:rPr>
          <w:i/>
          <w:iCs/>
        </w:rPr>
        <w:t>4</w:t>
      </w:r>
      <w:r w:rsidRPr="0063559B">
        <w:rPr>
          <w:i/>
          <w:iCs/>
        </w:rPr>
        <w:t>:</w:t>
      </w:r>
      <w:r w:rsidRPr="0063559B">
        <w:t xml:space="preserve"> </w:t>
      </w:r>
      <w:r w:rsidRPr="0063559B">
        <w:rPr>
          <w:i/>
          <w:iCs/>
        </w:rPr>
        <w:t>Discreet listening of end-to-end encrypted calls</w:t>
      </w:r>
    </w:p>
    <w:p w14:paraId="27C1FEA0" w14:textId="77777777" w:rsidR="0063559B" w:rsidRDefault="0063559B" w:rsidP="0063559B">
      <w:pPr>
        <w:pStyle w:val="ListParagraph"/>
        <w:numPr>
          <w:ilvl w:val="0"/>
          <w:numId w:val="6"/>
        </w:numPr>
      </w:pPr>
      <w:r>
        <w:t>Analysis:</w:t>
      </w:r>
    </w:p>
    <w:p w14:paraId="58520D9A" w14:textId="77777777" w:rsidR="0063559B" w:rsidRDefault="0063559B" w:rsidP="0063559B">
      <w:pPr>
        <w:pStyle w:val="ListParagraph"/>
        <w:numPr>
          <w:ilvl w:val="1"/>
          <w:numId w:val="6"/>
        </w:numPr>
      </w:pPr>
      <w:r>
        <w:t>This is a valid KI</w:t>
      </w:r>
    </w:p>
    <w:p w14:paraId="5EE09FBD" w14:textId="77777777" w:rsidR="0063559B" w:rsidRDefault="0063559B" w:rsidP="0063559B">
      <w:pPr>
        <w:pStyle w:val="ListParagraph"/>
        <w:numPr>
          <w:ilvl w:val="0"/>
          <w:numId w:val="6"/>
        </w:numPr>
      </w:pPr>
      <w:r>
        <w:t>Action:</w:t>
      </w:r>
    </w:p>
    <w:p w14:paraId="3EE5A5D1" w14:textId="2FF5E754" w:rsidR="0063559B" w:rsidRDefault="0063559B" w:rsidP="0063559B">
      <w:pPr>
        <w:pStyle w:val="ListParagraph"/>
        <w:numPr>
          <w:ilvl w:val="1"/>
          <w:numId w:val="6"/>
        </w:numPr>
      </w:pPr>
      <w:r>
        <w:t xml:space="preserve">Before copying the text to the Rel-20 TR, text must be revised as the existing text makes assumptions of a particular solution. </w:t>
      </w:r>
    </w:p>
    <w:p w14:paraId="21F9D2C6" w14:textId="117CF2E9" w:rsidR="00306BD6" w:rsidRDefault="0063559B" w:rsidP="00306BD6">
      <w:pPr>
        <w:pStyle w:val="Heading4"/>
        <w:numPr>
          <w:ilvl w:val="1"/>
          <w:numId w:val="4"/>
        </w:numPr>
      </w:pPr>
      <w:r w:rsidRPr="0063559B">
        <w:t xml:space="preserve">Source MC service server for discreet </w:t>
      </w:r>
      <w:r w:rsidR="005A3193">
        <w:t xml:space="preserve">monitoring </w:t>
      </w:r>
      <w:r w:rsidRPr="0063559B">
        <w:t xml:space="preserve">of </w:t>
      </w:r>
      <w:r w:rsidR="005A3193">
        <w:t xml:space="preserve">a </w:t>
      </w:r>
      <w:r w:rsidRPr="0063559B">
        <w:t xml:space="preserve">user in </w:t>
      </w:r>
      <w:r w:rsidR="005A3193">
        <w:t xml:space="preserve">a </w:t>
      </w:r>
      <w:r w:rsidRPr="0063559B">
        <w:t xml:space="preserve">group call </w:t>
      </w:r>
    </w:p>
    <w:p w14:paraId="5A170184" w14:textId="77777777" w:rsidR="00306BD6" w:rsidRPr="007E7C5B" w:rsidRDefault="00306BD6" w:rsidP="00306BD6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719C4218" w14:textId="77777777" w:rsidR="0063559B" w:rsidRDefault="00306BD6" w:rsidP="00306BD6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 w:rsidR="0063559B">
        <w:rPr>
          <w:i/>
          <w:iCs/>
        </w:rPr>
        <w:t>6</w:t>
      </w:r>
      <w:r w:rsidRPr="00306BD6">
        <w:rPr>
          <w:i/>
          <w:iCs/>
        </w:rPr>
        <w:t xml:space="preserve"> / Key Issue </w:t>
      </w:r>
      <w:r w:rsidR="0063559B">
        <w:rPr>
          <w:i/>
          <w:iCs/>
        </w:rPr>
        <w:t>6</w:t>
      </w:r>
      <w:r w:rsidRPr="00306BD6">
        <w:rPr>
          <w:i/>
          <w:iCs/>
        </w:rPr>
        <w:t xml:space="preserve">: </w:t>
      </w:r>
      <w:r w:rsidR="0063559B" w:rsidRPr="0063559B">
        <w:rPr>
          <w:i/>
          <w:iCs/>
        </w:rPr>
        <w:t xml:space="preserve">Source MC service server for discreet listening of user in group call </w:t>
      </w:r>
    </w:p>
    <w:p w14:paraId="45F79510" w14:textId="77777777" w:rsidR="00306BD6" w:rsidRDefault="00306BD6" w:rsidP="00306BD6">
      <w:pPr>
        <w:pStyle w:val="ListParagraph"/>
        <w:numPr>
          <w:ilvl w:val="0"/>
          <w:numId w:val="6"/>
        </w:numPr>
      </w:pPr>
      <w:r>
        <w:t>Analysis:</w:t>
      </w:r>
    </w:p>
    <w:p w14:paraId="6713D356" w14:textId="77777777" w:rsidR="0063559B" w:rsidRDefault="0063559B" w:rsidP="00306BD6">
      <w:pPr>
        <w:pStyle w:val="ListParagraph"/>
        <w:numPr>
          <w:ilvl w:val="1"/>
          <w:numId w:val="6"/>
        </w:numPr>
      </w:pPr>
      <w:r>
        <w:t>This is a valid KI.</w:t>
      </w:r>
    </w:p>
    <w:p w14:paraId="67B66162" w14:textId="77777777" w:rsidR="00306BD6" w:rsidRDefault="00306BD6" w:rsidP="00306BD6">
      <w:pPr>
        <w:pStyle w:val="ListParagraph"/>
        <w:numPr>
          <w:ilvl w:val="0"/>
          <w:numId w:val="6"/>
        </w:numPr>
      </w:pPr>
      <w:r>
        <w:t>Action:</w:t>
      </w:r>
    </w:p>
    <w:p w14:paraId="0F0B49D5" w14:textId="398E4A5C" w:rsidR="00666CF7" w:rsidRDefault="008E5B34" w:rsidP="00306BD6">
      <w:pPr>
        <w:pStyle w:val="ListParagraph"/>
        <w:numPr>
          <w:ilvl w:val="1"/>
          <w:numId w:val="6"/>
        </w:numPr>
      </w:pPr>
      <w:r>
        <w:t>Copy the KI to the Rel-20 TR.</w:t>
      </w:r>
    </w:p>
    <w:p w14:paraId="20D4F047" w14:textId="20D633D5" w:rsidR="008E5B34" w:rsidRPr="0033312C" w:rsidRDefault="008E5B34" w:rsidP="00666CF7">
      <w:pPr>
        <w:pStyle w:val="Heading4"/>
        <w:numPr>
          <w:ilvl w:val="1"/>
          <w:numId w:val="4"/>
        </w:numPr>
        <w:rPr>
          <w:lang w:val="en-US"/>
        </w:rPr>
      </w:pPr>
      <w:r w:rsidRPr="0033312C">
        <w:rPr>
          <w:lang w:val="en-US"/>
        </w:rPr>
        <w:t xml:space="preserve">Discreet </w:t>
      </w:r>
      <w:r w:rsidR="005A3193" w:rsidRPr="0033312C">
        <w:rPr>
          <w:lang w:val="en-US"/>
        </w:rPr>
        <w:t xml:space="preserve">monitoring of </w:t>
      </w:r>
      <w:r w:rsidRPr="0033312C">
        <w:rPr>
          <w:lang w:val="en-US"/>
        </w:rPr>
        <w:t>interconnected MC system</w:t>
      </w:r>
      <w:r w:rsidR="00591735" w:rsidRPr="0033312C">
        <w:rPr>
          <w:lang w:val="en-US"/>
        </w:rPr>
        <w:t>s</w:t>
      </w:r>
      <w:r w:rsidRPr="0033312C">
        <w:rPr>
          <w:lang w:val="en-US"/>
        </w:rPr>
        <w:t xml:space="preserve"> </w:t>
      </w:r>
      <w:r w:rsidR="00591735" w:rsidRPr="0033312C">
        <w:rPr>
          <w:lang w:val="en-US"/>
        </w:rPr>
        <w:t>and</w:t>
      </w:r>
      <w:r w:rsidRPr="0033312C">
        <w:rPr>
          <w:lang w:val="en-US"/>
        </w:rPr>
        <w:t xml:space="preserve"> migrated users</w:t>
      </w:r>
    </w:p>
    <w:p w14:paraId="20DAE0D1" w14:textId="77BF1397" w:rsidR="008E5B34" w:rsidRPr="008E5B34" w:rsidRDefault="008E5B34" w:rsidP="008E5B34">
      <w:pPr>
        <w:pStyle w:val="ListParagraph"/>
        <w:numPr>
          <w:ilvl w:val="0"/>
          <w:numId w:val="6"/>
        </w:numPr>
        <w:rPr>
          <w:i/>
          <w:iCs/>
        </w:rPr>
      </w:pPr>
      <w:r w:rsidRPr="008E5B34">
        <w:rPr>
          <w:i/>
          <w:iCs/>
        </w:rPr>
        <w:t>TR23.784:</w:t>
      </w:r>
    </w:p>
    <w:p w14:paraId="07EF6CD3" w14:textId="44B95069" w:rsidR="008E5B34" w:rsidRDefault="008E5B34" w:rsidP="008E5B34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7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7</w:t>
      </w:r>
      <w:r w:rsidRPr="00306BD6">
        <w:rPr>
          <w:i/>
          <w:iCs/>
        </w:rPr>
        <w:t xml:space="preserve">: </w:t>
      </w:r>
      <w:r w:rsidRPr="008E5B34">
        <w:rPr>
          <w:i/>
          <w:iCs/>
        </w:rPr>
        <w:t>Discreet listening and logging for interconnected MC syste</w:t>
      </w:r>
      <w:r>
        <w:rPr>
          <w:i/>
          <w:iCs/>
        </w:rPr>
        <w:t>m</w:t>
      </w:r>
      <w:r w:rsidRPr="00666CF7">
        <w:rPr>
          <w:i/>
          <w:iCs/>
        </w:rPr>
        <w:t xml:space="preserve"> </w:t>
      </w:r>
    </w:p>
    <w:p w14:paraId="2895E278" w14:textId="77777777" w:rsidR="008E5B34" w:rsidRDefault="008E5B34" w:rsidP="008E5B34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8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8</w:t>
      </w:r>
      <w:r w:rsidRPr="00306BD6">
        <w:rPr>
          <w:i/>
          <w:iCs/>
        </w:rPr>
        <w:t>:</w:t>
      </w:r>
      <w:r>
        <w:rPr>
          <w:i/>
          <w:iCs/>
        </w:rPr>
        <w:t xml:space="preserve"> </w:t>
      </w:r>
      <w:r w:rsidRPr="00306BD6">
        <w:rPr>
          <w:i/>
          <w:iCs/>
        </w:rPr>
        <w:t>Discreet listening and logging for migrated MC service user</w:t>
      </w:r>
    </w:p>
    <w:p w14:paraId="072E854A" w14:textId="3DF0089F" w:rsidR="008E5B34" w:rsidRPr="00402EDA" w:rsidRDefault="008E5B34" w:rsidP="008E5B34">
      <w:pPr>
        <w:pStyle w:val="ListParagraph"/>
        <w:numPr>
          <w:ilvl w:val="0"/>
          <w:numId w:val="6"/>
        </w:numPr>
      </w:pPr>
      <w:r w:rsidRPr="00402EDA">
        <w:t>Analysis:</w:t>
      </w:r>
    </w:p>
    <w:p w14:paraId="2DF0D22D" w14:textId="7A8F26D5" w:rsidR="008E5B34" w:rsidRDefault="008E5B34" w:rsidP="008E5B34">
      <w:pPr>
        <w:pStyle w:val="ListParagraph"/>
        <w:numPr>
          <w:ilvl w:val="1"/>
          <w:numId w:val="6"/>
        </w:numPr>
      </w:pPr>
      <w:r>
        <w:t>Th</w:t>
      </w:r>
      <w:r w:rsidR="00FD08E8">
        <w:t xml:space="preserve">ese are </w:t>
      </w:r>
      <w:r>
        <w:t>valid KI</w:t>
      </w:r>
      <w:r w:rsidR="00FD08E8">
        <w:t>s</w:t>
      </w:r>
      <w:r>
        <w:t>. The text should be reviewed before copying into the Rel-20 TR.</w:t>
      </w:r>
    </w:p>
    <w:p w14:paraId="1702591A" w14:textId="6BCEB813" w:rsidR="008E5B34" w:rsidRDefault="008E5B34" w:rsidP="008E5B34">
      <w:pPr>
        <w:pStyle w:val="ListParagraph"/>
        <w:numPr>
          <w:ilvl w:val="0"/>
          <w:numId w:val="6"/>
        </w:numPr>
      </w:pPr>
      <w:r>
        <w:t>Action:</w:t>
      </w:r>
    </w:p>
    <w:p w14:paraId="1B787986" w14:textId="77DAD2CE" w:rsidR="00591735" w:rsidRDefault="00591735" w:rsidP="00591735">
      <w:pPr>
        <w:pStyle w:val="ListParagraph"/>
        <w:numPr>
          <w:ilvl w:val="1"/>
          <w:numId w:val="6"/>
        </w:numPr>
      </w:pPr>
      <w:r>
        <w:t>Copy the KIs to the Rel-20 TR. Review and revise the text if needed.</w:t>
      </w:r>
    </w:p>
    <w:p w14:paraId="7B006C82" w14:textId="29F09F75" w:rsidR="005A3193" w:rsidRDefault="005A3193" w:rsidP="005A3193">
      <w:pPr>
        <w:pStyle w:val="Heading4"/>
        <w:numPr>
          <w:ilvl w:val="1"/>
          <w:numId w:val="4"/>
        </w:numPr>
      </w:pPr>
      <w:r>
        <w:t xml:space="preserve">Discreet monitoring </w:t>
      </w:r>
      <w:r w:rsidRPr="0033312C">
        <w:rPr>
          <w:lang w:val="en-US"/>
        </w:rPr>
        <w:t>of a user receiving MC service(s) on multiple devices</w:t>
      </w:r>
    </w:p>
    <w:p w14:paraId="5A4FA419" w14:textId="77777777" w:rsidR="005A3193" w:rsidRPr="007E7C5B" w:rsidRDefault="005A3193" w:rsidP="005A3193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3C572A13" w14:textId="77777777" w:rsidR="005A3193" w:rsidRDefault="005A3193" w:rsidP="005A3193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9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9</w:t>
      </w:r>
      <w:r w:rsidRPr="00306BD6">
        <w:rPr>
          <w:i/>
          <w:iCs/>
        </w:rPr>
        <w:t xml:space="preserve">: </w:t>
      </w:r>
      <w:r w:rsidRPr="00666CF7">
        <w:rPr>
          <w:i/>
          <w:iCs/>
        </w:rPr>
        <w:t xml:space="preserve">Discreet listening and logging for user receiving MC service on multiple devices </w:t>
      </w:r>
    </w:p>
    <w:p w14:paraId="76F5F051" w14:textId="77777777" w:rsidR="005A3193" w:rsidRPr="00402EDA" w:rsidRDefault="005A3193" w:rsidP="005A3193">
      <w:pPr>
        <w:pStyle w:val="ListParagraph"/>
        <w:numPr>
          <w:ilvl w:val="0"/>
          <w:numId w:val="6"/>
        </w:numPr>
      </w:pPr>
      <w:r w:rsidRPr="00402EDA">
        <w:t>Analysis:</w:t>
      </w:r>
    </w:p>
    <w:p w14:paraId="54115653" w14:textId="1DCCEB85" w:rsidR="005A3193" w:rsidRDefault="005A3193" w:rsidP="005A3193">
      <w:pPr>
        <w:pStyle w:val="ListParagraph"/>
        <w:numPr>
          <w:ilvl w:val="1"/>
          <w:numId w:val="6"/>
        </w:numPr>
      </w:pPr>
      <w:r>
        <w:t>Before copying this KI, we should think if this really is any issue for the discreet monitoring feature?</w:t>
      </w:r>
    </w:p>
    <w:p w14:paraId="38299495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TR 23.784 has no solution for this KI (even if it in the overall evaluation claims so by mapping this KI into several solutions).</w:t>
      </w:r>
    </w:p>
    <w:p w14:paraId="2E35D738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Action:</w:t>
      </w:r>
    </w:p>
    <w:p w14:paraId="628E56EF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FFS if this KI is needed.</w:t>
      </w:r>
    </w:p>
    <w:p w14:paraId="27E1C90E" w14:textId="38B21888" w:rsidR="005A3193" w:rsidRPr="00F272A8" w:rsidRDefault="005A3193" w:rsidP="005A3193">
      <w:pPr>
        <w:pStyle w:val="Heading4"/>
        <w:numPr>
          <w:ilvl w:val="1"/>
          <w:numId w:val="4"/>
        </w:numPr>
      </w:pPr>
      <w:r w:rsidRPr="0033312C">
        <w:rPr>
          <w:lang w:val="en-US"/>
        </w:rPr>
        <w:lastRenderedPageBreak/>
        <w:t xml:space="preserve">Discreet monitoring of MCData content server and message store services </w:t>
      </w:r>
    </w:p>
    <w:p w14:paraId="1BEAF801" w14:textId="77777777" w:rsidR="005A3193" w:rsidRPr="007E7C5B" w:rsidRDefault="005A3193" w:rsidP="005A3193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2038F0A4" w14:textId="77777777" w:rsidR="005A3193" w:rsidRDefault="005A3193" w:rsidP="005A3193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12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 xml:space="preserve">12: </w:t>
      </w:r>
      <w:r w:rsidRPr="00F272A8">
        <w:rPr>
          <w:i/>
          <w:iCs/>
        </w:rPr>
        <w:t>Discreet listening of MCData content server and message store services</w:t>
      </w:r>
    </w:p>
    <w:p w14:paraId="437498D9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Analysis:</w:t>
      </w:r>
    </w:p>
    <w:p w14:paraId="6B188B6E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This is a relevant KI.</w:t>
      </w:r>
    </w:p>
    <w:p w14:paraId="27A9E98F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Action:</w:t>
      </w:r>
    </w:p>
    <w:p w14:paraId="3C71CA52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Review/revise if needed and add to the Rel-20 TR.</w:t>
      </w:r>
    </w:p>
    <w:p w14:paraId="6E2CFE2B" w14:textId="11812BE1" w:rsidR="005A3193" w:rsidRPr="00F272A8" w:rsidRDefault="005A3193" w:rsidP="005A3193">
      <w:pPr>
        <w:pStyle w:val="Heading4"/>
        <w:numPr>
          <w:ilvl w:val="1"/>
          <w:numId w:val="4"/>
        </w:numPr>
      </w:pPr>
      <w:r>
        <w:t xml:space="preserve">Discreet monitoring of </w:t>
      </w:r>
      <w:r>
        <w:rPr>
          <w:rFonts w:hint="eastAsia"/>
          <w:lang w:eastAsia="zh-CN"/>
        </w:rPr>
        <w:t>an</w:t>
      </w:r>
      <w:r>
        <w:t xml:space="preserve"> MC </w:t>
      </w:r>
      <w:r>
        <w:rPr>
          <w:rFonts w:hint="eastAsia"/>
          <w:lang w:eastAsia="zh-CN"/>
        </w:rPr>
        <w:t>service group</w:t>
      </w:r>
      <w:r w:rsidRPr="0033312C">
        <w:rPr>
          <w:lang w:val="en-US"/>
        </w:rPr>
        <w:t xml:space="preserve"> </w:t>
      </w:r>
    </w:p>
    <w:p w14:paraId="4F1FB14E" w14:textId="77777777" w:rsidR="005A3193" w:rsidRPr="007E7C5B" w:rsidRDefault="005A3193" w:rsidP="005A3193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0DE1D694" w14:textId="77777777" w:rsidR="005A3193" w:rsidRDefault="005A3193" w:rsidP="005A3193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13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13</w:t>
      </w:r>
      <w:r w:rsidRPr="00306BD6">
        <w:rPr>
          <w:i/>
          <w:iCs/>
        </w:rPr>
        <w:t xml:space="preserve">: </w:t>
      </w:r>
      <w:r w:rsidRPr="00F272A8">
        <w:rPr>
          <w:i/>
          <w:iCs/>
        </w:rPr>
        <w:t xml:space="preserve">Discreet listening towards an MC service group </w:t>
      </w:r>
    </w:p>
    <w:p w14:paraId="2BF1AC0E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Analysis:</w:t>
      </w:r>
    </w:p>
    <w:p w14:paraId="71626914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This is a relevant KI.</w:t>
      </w:r>
    </w:p>
    <w:p w14:paraId="676615DB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Action:</w:t>
      </w:r>
    </w:p>
    <w:p w14:paraId="52615A7C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Review/revise if needed and add to the Rel-20 TR.</w:t>
      </w:r>
    </w:p>
    <w:p w14:paraId="7BC444EC" w14:textId="77777777" w:rsidR="005A3193" w:rsidRDefault="005A3193" w:rsidP="005A3193">
      <w:pPr>
        <w:pStyle w:val="Heading4"/>
        <w:numPr>
          <w:ilvl w:val="1"/>
          <w:numId w:val="4"/>
        </w:numPr>
      </w:pPr>
      <w:r>
        <w:t>Regulatory constraints and operator security policies for discreet monitoring</w:t>
      </w:r>
    </w:p>
    <w:p w14:paraId="067C4486" w14:textId="77777777" w:rsidR="005A3193" w:rsidRPr="007E7C5B" w:rsidRDefault="005A3193" w:rsidP="005A3193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7D2D8D7F" w14:textId="77777777" w:rsidR="005A3193" w:rsidRDefault="005A3193" w:rsidP="005A3193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14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14</w:t>
      </w:r>
      <w:r w:rsidRPr="00306BD6">
        <w:rPr>
          <w:i/>
          <w:iCs/>
        </w:rPr>
        <w:t xml:space="preserve">: </w:t>
      </w:r>
      <w:r w:rsidRPr="005A3193">
        <w:rPr>
          <w:i/>
          <w:iCs/>
        </w:rPr>
        <w:t xml:space="preserve">Limitations on discreet listening due to regulatory constraints and operator security policies </w:t>
      </w:r>
    </w:p>
    <w:p w14:paraId="67FA7EF9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Analysis:</w:t>
      </w:r>
    </w:p>
    <w:p w14:paraId="0FE60B93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This is a relevant KI.</w:t>
      </w:r>
    </w:p>
    <w:p w14:paraId="0756B636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Action:</w:t>
      </w:r>
    </w:p>
    <w:p w14:paraId="2498E4C0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Review/revise if needed and add to the Rel-20 TR.</w:t>
      </w:r>
    </w:p>
    <w:p w14:paraId="7BD91E69" w14:textId="77777777" w:rsidR="005A3193" w:rsidRPr="005A3193" w:rsidRDefault="005A3193" w:rsidP="005A3193"/>
    <w:p w14:paraId="21BADA5E" w14:textId="1857FDF3" w:rsidR="00302A5B" w:rsidRPr="0033312C" w:rsidRDefault="00302A5B" w:rsidP="00A45CBF">
      <w:pPr>
        <w:rPr>
          <w:lang w:val="en-US"/>
        </w:rPr>
      </w:pPr>
    </w:p>
    <w:p w14:paraId="1E95101D" w14:textId="11839BA6" w:rsidR="00302A5B" w:rsidRDefault="00302A5B" w:rsidP="00302A5B">
      <w:pPr>
        <w:pStyle w:val="Heading1"/>
        <w:numPr>
          <w:ilvl w:val="0"/>
          <w:numId w:val="4"/>
        </w:numPr>
      </w:pPr>
      <w:r>
        <w:t xml:space="preserve">Solutions (Clause </w:t>
      </w:r>
      <w:r w:rsidR="00213A60">
        <w:t>6</w:t>
      </w:r>
      <w:r>
        <w:t>)</w:t>
      </w:r>
    </w:p>
    <w:p w14:paraId="00F6E6E8" w14:textId="44834EF8" w:rsidR="00B20BE2" w:rsidRPr="00AA5B5F" w:rsidRDefault="00141D31" w:rsidP="00AA5B5F">
      <w:pPr>
        <w:ind w:left="720" w:firstLine="720"/>
        <w:rPr>
          <w:i/>
          <w:iCs/>
        </w:rPr>
      </w:pPr>
      <w:r w:rsidRPr="00AA5B5F">
        <w:rPr>
          <w:i/>
          <w:iCs/>
        </w:rPr>
        <w:t xml:space="preserve">Analysing the solutions </w:t>
      </w:r>
      <w:r w:rsidR="00AA5B5F" w:rsidRPr="00AA5B5F">
        <w:rPr>
          <w:i/>
          <w:iCs/>
        </w:rPr>
        <w:t xml:space="preserve">of </w:t>
      </w:r>
      <w:r w:rsidRPr="00AA5B5F">
        <w:rPr>
          <w:i/>
          <w:iCs/>
        </w:rPr>
        <w:t>TR 23.784 is FFS.</w:t>
      </w:r>
    </w:p>
    <w:sectPr w:rsidR="00B20BE2" w:rsidRPr="00AA5B5F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652C1" w14:textId="77777777" w:rsidR="00E17DD7" w:rsidRDefault="00E17DD7" w:rsidP="002D1DEF">
      <w:pPr>
        <w:spacing w:after="0"/>
      </w:pPr>
      <w:r>
        <w:separator/>
      </w:r>
    </w:p>
  </w:endnote>
  <w:endnote w:type="continuationSeparator" w:id="0">
    <w:p w14:paraId="68E1F405" w14:textId="77777777" w:rsidR="00E17DD7" w:rsidRDefault="00E17DD7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C43E" w14:textId="77777777" w:rsidR="00115167" w:rsidRDefault="00115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B74E" w14:textId="46F76E6F" w:rsidR="00115167" w:rsidRDefault="00115167" w:rsidP="00115167">
    <w:pPr>
      <w:pStyle w:val="Footer"/>
      <w:jc w:val="left"/>
    </w:pPr>
    <w:bookmarkStart w:id="9" w:name="TITUS1FooterPrimary"/>
    <w:r w:rsidRPr="00115167">
      <w:rPr>
        <w:b w:val="0"/>
        <w:i w:val="0"/>
        <w:color w:val="FFFFFF"/>
        <w:sz w:val="17"/>
      </w:rPr>
      <w:t>.</w:t>
    </w:r>
    <w:bookmarkEnd w:id="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9DB6" w14:textId="77777777" w:rsidR="00115167" w:rsidRDefault="0011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E7882" w14:textId="77777777" w:rsidR="00E17DD7" w:rsidRDefault="00E17DD7" w:rsidP="002D1DEF">
      <w:pPr>
        <w:spacing w:after="0"/>
      </w:pPr>
      <w:r>
        <w:separator/>
      </w:r>
    </w:p>
  </w:footnote>
  <w:footnote w:type="continuationSeparator" w:id="0">
    <w:p w14:paraId="22472B19" w14:textId="77777777" w:rsidR="00E17DD7" w:rsidRDefault="00E17DD7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E2E3" w14:textId="77777777" w:rsidR="00115167" w:rsidRDefault="00115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C365" w14:textId="3DF8F4A7" w:rsidR="00115167" w:rsidRDefault="00115167" w:rsidP="00115167">
    <w:pPr>
      <w:pStyle w:val="Header"/>
    </w:pPr>
    <w:bookmarkStart w:id="8" w:name="TITUS1HeaderPrimary"/>
    <w:r w:rsidRPr="00115167">
      <w:rPr>
        <w:b w:val="0"/>
        <w:color w:val="FFFFFF"/>
        <w:sz w:val="17"/>
      </w:rPr>
      <w:t>.</w:t>
    </w:r>
    <w:bookmarkEnd w:id="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8D93" w14:textId="77777777" w:rsidR="00115167" w:rsidRDefault="00115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12CAF"/>
    <w:rsid w:val="00016082"/>
    <w:rsid w:val="00016B19"/>
    <w:rsid w:val="000178B9"/>
    <w:rsid w:val="00024A5F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1D31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6272"/>
    <w:rsid w:val="00226E13"/>
    <w:rsid w:val="00230205"/>
    <w:rsid w:val="002315D4"/>
    <w:rsid w:val="00232858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6FD4"/>
    <w:rsid w:val="002671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7422"/>
    <w:rsid w:val="003006A0"/>
    <w:rsid w:val="00302A5B"/>
    <w:rsid w:val="00303D05"/>
    <w:rsid w:val="0030616C"/>
    <w:rsid w:val="00306BD6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312C"/>
    <w:rsid w:val="0033366A"/>
    <w:rsid w:val="003359E9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D9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491"/>
    <w:rsid w:val="00405F16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260C"/>
    <w:rsid w:val="00463627"/>
    <w:rsid w:val="004650A3"/>
    <w:rsid w:val="00470A49"/>
    <w:rsid w:val="00482798"/>
    <w:rsid w:val="00483144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7B0B"/>
    <w:rsid w:val="004E3252"/>
    <w:rsid w:val="004E327A"/>
    <w:rsid w:val="004E6016"/>
    <w:rsid w:val="004E7059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1668"/>
    <w:rsid w:val="00553BBE"/>
    <w:rsid w:val="00556BEB"/>
    <w:rsid w:val="00565089"/>
    <w:rsid w:val="005651D4"/>
    <w:rsid w:val="00566B65"/>
    <w:rsid w:val="005677FF"/>
    <w:rsid w:val="00570264"/>
    <w:rsid w:val="00574969"/>
    <w:rsid w:val="00580A53"/>
    <w:rsid w:val="005837A4"/>
    <w:rsid w:val="00584AE9"/>
    <w:rsid w:val="00586911"/>
    <w:rsid w:val="0059005C"/>
    <w:rsid w:val="00590656"/>
    <w:rsid w:val="005910C8"/>
    <w:rsid w:val="00591735"/>
    <w:rsid w:val="00595239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D04DD"/>
    <w:rsid w:val="005D2463"/>
    <w:rsid w:val="005D446A"/>
    <w:rsid w:val="005D48DD"/>
    <w:rsid w:val="005D5E5A"/>
    <w:rsid w:val="005E0894"/>
    <w:rsid w:val="005E168F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719B"/>
    <w:rsid w:val="00632611"/>
    <w:rsid w:val="0063435E"/>
    <w:rsid w:val="0063559B"/>
    <w:rsid w:val="00637E82"/>
    <w:rsid w:val="00637F66"/>
    <w:rsid w:val="00642808"/>
    <w:rsid w:val="006448A4"/>
    <w:rsid w:val="00653D48"/>
    <w:rsid w:val="00657D82"/>
    <w:rsid w:val="00661E6E"/>
    <w:rsid w:val="00662BA3"/>
    <w:rsid w:val="006650BB"/>
    <w:rsid w:val="00665107"/>
    <w:rsid w:val="00666C7E"/>
    <w:rsid w:val="00666CF7"/>
    <w:rsid w:val="00670860"/>
    <w:rsid w:val="0067297F"/>
    <w:rsid w:val="006743FF"/>
    <w:rsid w:val="0067656C"/>
    <w:rsid w:val="00681185"/>
    <w:rsid w:val="00683133"/>
    <w:rsid w:val="006874AA"/>
    <w:rsid w:val="0069054E"/>
    <w:rsid w:val="00690D88"/>
    <w:rsid w:val="00693902"/>
    <w:rsid w:val="006948E8"/>
    <w:rsid w:val="00696034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14B0"/>
    <w:rsid w:val="006D254F"/>
    <w:rsid w:val="006D397C"/>
    <w:rsid w:val="006D7CBA"/>
    <w:rsid w:val="006D7E7C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C9B"/>
    <w:rsid w:val="00770D89"/>
    <w:rsid w:val="0077351E"/>
    <w:rsid w:val="007748AD"/>
    <w:rsid w:val="0078127D"/>
    <w:rsid w:val="007847E7"/>
    <w:rsid w:val="00786388"/>
    <w:rsid w:val="00791772"/>
    <w:rsid w:val="0079213C"/>
    <w:rsid w:val="007961BA"/>
    <w:rsid w:val="007A38E7"/>
    <w:rsid w:val="007A417B"/>
    <w:rsid w:val="007A440E"/>
    <w:rsid w:val="007B1635"/>
    <w:rsid w:val="007B56A9"/>
    <w:rsid w:val="007C76E6"/>
    <w:rsid w:val="007D298D"/>
    <w:rsid w:val="007D2D4D"/>
    <w:rsid w:val="007E5F35"/>
    <w:rsid w:val="007E6841"/>
    <w:rsid w:val="007E7C5B"/>
    <w:rsid w:val="007F2534"/>
    <w:rsid w:val="007F58B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73C4A"/>
    <w:rsid w:val="0087567E"/>
    <w:rsid w:val="00875A61"/>
    <w:rsid w:val="00877C18"/>
    <w:rsid w:val="008800BB"/>
    <w:rsid w:val="0088493E"/>
    <w:rsid w:val="00890A6C"/>
    <w:rsid w:val="0089183A"/>
    <w:rsid w:val="00892CB2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27F74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253"/>
    <w:rsid w:val="009D585E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658F"/>
    <w:rsid w:val="00A17457"/>
    <w:rsid w:val="00A25D9F"/>
    <w:rsid w:val="00A2663B"/>
    <w:rsid w:val="00A27EFC"/>
    <w:rsid w:val="00A36F97"/>
    <w:rsid w:val="00A41B55"/>
    <w:rsid w:val="00A45CBF"/>
    <w:rsid w:val="00A46691"/>
    <w:rsid w:val="00A473BD"/>
    <w:rsid w:val="00A521F3"/>
    <w:rsid w:val="00A52F9E"/>
    <w:rsid w:val="00A578A2"/>
    <w:rsid w:val="00A6003E"/>
    <w:rsid w:val="00A65D23"/>
    <w:rsid w:val="00A65F1C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5B5F"/>
    <w:rsid w:val="00AA6F45"/>
    <w:rsid w:val="00AA7011"/>
    <w:rsid w:val="00AA75BA"/>
    <w:rsid w:val="00AB208D"/>
    <w:rsid w:val="00AB7DDB"/>
    <w:rsid w:val="00AC0DF5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C72D8"/>
    <w:rsid w:val="00BD0D48"/>
    <w:rsid w:val="00BD2818"/>
    <w:rsid w:val="00BD31E1"/>
    <w:rsid w:val="00BD703E"/>
    <w:rsid w:val="00BE2493"/>
    <w:rsid w:val="00BE314A"/>
    <w:rsid w:val="00BF1AE9"/>
    <w:rsid w:val="00BF423D"/>
    <w:rsid w:val="00BF4AE4"/>
    <w:rsid w:val="00BF625B"/>
    <w:rsid w:val="00C03DF7"/>
    <w:rsid w:val="00C1614D"/>
    <w:rsid w:val="00C21E57"/>
    <w:rsid w:val="00C22622"/>
    <w:rsid w:val="00C2305B"/>
    <w:rsid w:val="00C266BE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0ED5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38A1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6F96"/>
    <w:rsid w:val="00CE772F"/>
    <w:rsid w:val="00CE79F1"/>
    <w:rsid w:val="00CF04FE"/>
    <w:rsid w:val="00CF0AAE"/>
    <w:rsid w:val="00CF669F"/>
    <w:rsid w:val="00D00DC7"/>
    <w:rsid w:val="00D02624"/>
    <w:rsid w:val="00D0291C"/>
    <w:rsid w:val="00D038CC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6150"/>
    <w:rsid w:val="00D33B64"/>
    <w:rsid w:val="00D42185"/>
    <w:rsid w:val="00D454D1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5B10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FDF"/>
    <w:rsid w:val="00DC101B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059"/>
    <w:rsid w:val="00E055CD"/>
    <w:rsid w:val="00E13F6A"/>
    <w:rsid w:val="00E165D9"/>
    <w:rsid w:val="00E17295"/>
    <w:rsid w:val="00E17DD7"/>
    <w:rsid w:val="00E2078D"/>
    <w:rsid w:val="00E2311B"/>
    <w:rsid w:val="00E271BC"/>
    <w:rsid w:val="00E3014F"/>
    <w:rsid w:val="00E31686"/>
    <w:rsid w:val="00E3765C"/>
    <w:rsid w:val="00E40B50"/>
    <w:rsid w:val="00E50082"/>
    <w:rsid w:val="00E50643"/>
    <w:rsid w:val="00E61E9E"/>
    <w:rsid w:val="00E8003C"/>
    <w:rsid w:val="00E81637"/>
    <w:rsid w:val="00E825FC"/>
    <w:rsid w:val="00E83B53"/>
    <w:rsid w:val="00E87CFF"/>
    <w:rsid w:val="00E927D6"/>
    <w:rsid w:val="00E9340A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20250"/>
    <w:rsid w:val="00F2256A"/>
    <w:rsid w:val="00F22F57"/>
    <w:rsid w:val="00F2655C"/>
    <w:rsid w:val="00F26DAE"/>
    <w:rsid w:val="00F27221"/>
    <w:rsid w:val="00F33F53"/>
    <w:rsid w:val="00F35AF7"/>
    <w:rsid w:val="00F3727D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57F09"/>
    <w:rsid w:val="00F6056A"/>
    <w:rsid w:val="00F613B4"/>
    <w:rsid w:val="00F64B15"/>
    <w:rsid w:val="00F710A0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basedOn w:val="DefaultParagraphFont"/>
    <w:rsid w:val="00A266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DefaultParagraphFont"/>
    <w:rsid w:val="000D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1642</Words>
  <Characters>8179</Characters>
  <Application>Microsoft Office Word</Application>
  <DocSecurity>0</DocSecurity>
  <Lines>247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Vialen, Jukka</cp:lastModifiedBy>
  <cp:revision>41</cp:revision>
  <dcterms:created xsi:type="dcterms:W3CDTF">2025-02-05T18:00:00Z</dcterms:created>
  <dcterms:modified xsi:type="dcterms:W3CDTF">2025-03-27T15:03:00Z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e12da69f-e94a-4b54-8924-c39fc546c9b5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